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780C6" w14:textId="41282143" w:rsidR="00C36D43" w:rsidRPr="00803CF2" w:rsidRDefault="00C33020" w:rsidP="00102C2F">
      <w:pPr>
        <w:pStyle w:val="Restitle"/>
        <w:spacing w:before="600"/>
        <w:rPr>
          <w:rtl/>
        </w:rPr>
      </w:pPr>
      <w:r w:rsidRPr="00B708C0">
        <w:rPr>
          <w:rFonts w:hint="cs"/>
          <w:rtl/>
        </w:rPr>
        <w:t xml:space="preserve">القواعد المتعلقة بتمديد المهل التنظيمية </w:t>
      </w:r>
      <w:r w:rsidR="003D7F98" w:rsidRPr="00B708C0">
        <w:br/>
      </w:r>
      <w:r w:rsidRPr="00B708C0">
        <w:rPr>
          <w:rFonts w:hint="cs"/>
          <w:rtl/>
        </w:rPr>
        <w:t>لوضع تخصيصات تردد ساتلية في الخدمة</w:t>
      </w:r>
    </w:p>
    <w:p w14:paraId="187176DB" w14:textId="6E8A71A1" w:rsidR="00C33020" w:rsidRPr="00C33020" w:rsidRDefault="00B57F2F" w:rsidP="00C33020">
      <w:pPr>
        <w:tabs>
          <w:tab w:val="clear" w:pos="794"/>
          <w:tab w:val="clear" w:pos="1191"/>
          <w:tab w:val="clear" w:pos="1588"/>
          <w:tab w:val="clear" w:pos="1985"/>
        </w:tabs>
        <w:rPr>
          <w:rtl/>
        </w:rPr>
      </w:pPr>
      <w:r>
        <w:rPr>
          <w:rtl/>
          <w:lang w:bidi="ar-SY"/>
        </w:rPr>
        <w:br/>
      </w:r>
      <w:r w:rsidR="00C33020" w:rsidRPr="00C33020">
        <w:rPr>
          <w:rtl/>
        </w:rPr>
        <w:t xml:space="preserve">اتخذ المؤتمر </w:t>
      </w:r>
      <w:r w:rsidR="00C33020" w:rsidRPr="00C33020">
        <w:rPr>
          <w:lang w:val="en-US" w:bidi="ar-EG"/>
        </w:rPr>
        <w:t>WRC-12</w:t>
      </w:r>
      <w:r w:rsidR="00C33020" w:rsidRPr="00C33020">
        <w:rPr>
          <w:rtl/>
        </w:rPr>
        <w:t xml:space="preserve"> القرار التالي فيما يتعلق بتمديد المهلة التنظيمية لوضع تخصيصات</w:t>
      </w:r>
      <w:r w:rsidR="00C33020" w:rsidRPr="00C33020">
        <w:rPr>
          <w:rFonts w:hint="cs"/>
          <w:rtl/>
        </w:rPr>
        <w:t xml:space="preserve"> تردد</w:t>
      </w:r>
      <w:r w:rsidR="00C33020" w:rsidRPr="00C33020">
        <w:rPr>
          <w:rtl/>
        </w:rPr>
        <w:t xml:space="preserve"> ساتلية في الخدمة، </w:t>
      </w:r>
      <w:r w:rsidR="00BE03AC">
        <w:rPr>
          <w:rFonts w:hint="cs"/>
          <w:rtl/>
          <w:lang w:bidi="ar-EG"/>
        </w:rPr>
        <w:t>(</w:t>
      </w:r>
      <w:r w:rsidR="00C33020" w:rsidRPr="00C33020">
        <w:rPr>
          <w:rtl/>
        </w:rPr>
        <w:t xml:space="preserve">انظر الفقرة </w:t>
      </w:r>
      <w:r w:rsidR="00C33020">
        <w:t>20.3</w:t>
      </w:r>
      <w:r w:rsidR="00C33020" w:rsidRPr="00C33020">
        <w:rPr>
          <w:rtl/>
        </w:rPr>
        <w:t xml:space="preserve"> من محضر </w:t>
      </w:r>
      <w:r w:rsidR="00C33020" w:rsidRPr="00C33020">
        <w:rPr>
          <w:rFonts w:hint="cs"/>
          <w:rtl/>
        </w:rPr>
        <w:t>الجلسة العامة</w:t>
      </w:r>
      <w:r w:rsidR="00C33020" w:rsidRPr="00C33020">
        <w:rPr>
          <w:rtl/>
        </w:rPr>
        <w:t xml:space="preserve"> الثالث</w:t>
      </w:r>
      <w:r w:rsidR="00C33020" w:rsidRPr="00C33020">
        <w:rPr>
          <w:rFonts w:hint="cs"/>
          <w:rtl/>
        </w:rPr>
        <w:t>ة</w:t>
      </w:r>
      <w:r w:rsidR="00C33020" w:rsidRPr="00C33020">
        <w:rPr>
          <w:rtl/>
        </w:rPr>
        <w:t xml:space="preserve"> عشر</w:t>
      </w:r>
      <w:r w:rsidR="00C33020" w:rsidRPr="00C33020">
        <w:rPr>
          <w:rFonts w:hint="cs"/>
          <w:rtl/>
        </w:rPr>
        <w:t>ة</w:t>
      </w:r>
      <w:r w:rsidR="00C33020" w:rsidRPr="00C33020">
        <w:rPr>
          <w:rtl/>
        </w:rPr>
        <w:t xml:space="preserve">، الوثيقة </w:t>
      </w:r>
      <w:r w:rsidR="00C33020" w:rsidRPr="00C33020">
        <w:rPr>
          <w:lang w:val="en-US" w:bidi="ar-EG"/>
        </w:rPr>
        <w:t>CMR12/554</w:t>
      </w:r>
      <w:r w:rsidR="00BE03AC">
        <w:rPr>
          <w:rFonts w:hint="cs"/>
          <w:rtl/>
          <w:lang w:val="en-US" w:bidi="ar-EG"/>
        </w:rPr>
        <w:t>)</w:t>
      </w:r>
      <w:r w:rsidR="00C33020" w:rsidRPr="00C33020">
        <w:rPr>
          <w:rtl/>
        </w:rPr>
        <w:t>:</w:t>
      </w:r>
    </w:p>
    <w:p w14:paraId="53E971DF" w14:textId="77777777" w:rsidR="00C33020" w:rsidRPr="00C33020" w:rsidRDefault="00C33020" w:rsidP="00C33020">
      <w:pPr>
        <w:tabs>
          <w:tab w:val="clear" w:pos="794"/>
          <w:tab w:val="clear" w:pos="1191"/>
          <w:tab w:val="clear" w:pos="1588"/>
          <w:tab w:val="clear" w:pos="1985"/>
        </w:tabs>
        <w:rPr>
          <w:rtl/>
        </w:rPr>
      </w:pPr>
      <w:r w:rsidRPr="00C33020">
        <w:rPr>
          <w:rFonts w:hint="cs"/>
          <w:rtl/>
        </w:rPr>
        <w:t>"</w:t>
      </w:r>
      <w:r w:rsidRPr="00C33020">
        <w:rPr>
          <w:lang w:val="en-US" w:bidi="ar-EG"/>
        </w:rPr>
        <w:t>20.3</w:t>
      </w:r>
      <w:r w:rsidRPr="00C33020">
        <w:rPr>
          <w:rtl/>
        </w:rPr>
        <w:tab/>
      </w:r>
      <w:r w:rsidRPr="00C33020">
        <w:rPr>
          <w:rFonts w:hint="cs"/>
          <w:rtl/>
        </w:rPr>
        <w:t xml:space="preserve">وقال </w:t>
      </w:r>
      <w:r w:rsidRPr="00C33020">
        <w:rPr>
          <w:rFonts w:hint="cs"/>
          <w:b/>
          <w:bCs/>
          <w:rtl/>
        </w:rPr>
        <w:t xml:space="preserve">رئيس اللجنة </w:t>
      </w:r>
      <w:r w:rsidRPr="00C33020">
        <w:rPr>
          <w:b/>
          <w:bCs/>
          <w:lang w:val="en-US" w:bidi="ar-EG"/>
        </w:rPr>
        <w:t>5</w:t>
      </w:r>
      <w:r w:rsidRPr="00C33020">
        <w:rPr>
          <w:rFonts w:hint="cs"/>
          <w:rtl/>
        </w:rPr>
        <w:t>، مقدماً الوثيقة</w:t>
      </w:r>
      <w:r w:rsidRPr="00C33020">
        <w:rPr>
          <w:rFonts w:hint="cs"/>
          <w:rtl/>
          <w:lang w:bidi="ar-EG"/>
        </w:rPr>
        <w:t xml:space="preserve"> </w:t>
      </w:r>
      <w:r w:rsidRPr="00C33020">
        <w:rPr>
          <w:lang w:val="en-US" w:bidi="ar-EG"/>
        </w:rPr>
        <w:t>525</w:t>
      </w:r>
      <w:r w:rsidRPr="00C33020">
        <w:rPr>
          <w:rFonts w:hint="cs"/>
          <w:rtl/>
        </w:rPr>
        <w:t xml:space="preserve">، إنها تغطي أربع مسائل تتعلق بالبند </w:t>
      </w:r>
      <w:r w:rsidRPr="00C33020">
        <w:rPr>
          <w:lang w:val="en-US" w:bidi="ar-EG"/>
        </w:rPr>
        <w:t>7</w:t>
      </w:r>
      <w:r w:rsidRPr="00C33020">
        <w:rPr>
          <w:rFonts w:hint="cs"/>
          <w:rtl/>
        </w:rPr>
        <w:t xml:space="preserve"> من جدول الأعمال ومسألة تتعلق بالبند </w:t>
      </w:r>
      <w:r w:rsidRPr="00C33020">
        <w:rPr>
          <w:lang w:val="en-US" w:bidi="ar-EG"/>
        </w:rPr>
        <w:t>2.1.8</w:t>
      </w:r>
      <w:r w:rsidRPr="00C33020">
        <w:rPr>
          <w:rFonts w:hint="cs"/>
          <w:rtl/>
        </w:rPr>
        <w:t xml:space="preserve"> من جدول الأعمال. وتتعلق المسألة الأولى ذات الصلة بالبند </w:t>
      </w:r>
      <w:r w:rsidRPr="00C33020">
        <w:rPr>
          <w:lang w:val="en-US" w:bidi="ar-EG"/>
        </w:rPr>
        <w:t>7</w:t>
      </w:r>
      <w:r w:rsidRPr="00C33020">
        <w:rPr>
          <w:rFonts w:hint="cs"/>
          <w:rtl/>
        </w:rPr>
        <w:t xml:space="preserve"> من جدول الأعمال بتمديدات للمهلة التنظيمية الخاصة بوضع تخصيصات تردد ساتلية في الخدمة جراء التأخر في الإطلاق الخارج عن سيطرة الإدارة المبلغة. وقد ناقشت اللجنة </w:t>
      </w:r>
      <w:r w:rsidRPr="00C33020">
        <w:rPr>
          <w:lang w:val="en-US" w:bidi="ar-EG"/>
        </w:rPr>
        <w:t>5</w:t>
      </w:r>
      <w:r w:rsidRPr="00C33020">
        <w:rPr>
          <w:rFonts w:hint="cs"/>
          <w:rtl/>
        </w:rPr>
        <w:t xml:space="preserve"> مقترحات معينة لوضع قرار جديد للمؤتمر العالمي للاتصالات الراديوية من أجل السماح بإتاحة تمديدات محدودة ومشروطة في حالات تأخير الإطلاق على نفس المركبة وأن تشمل هذه التمديدات حالة </w:t>
      </w:r>
      <w:r w:rsidRPr="00C33020">
        <w:rPr>
          <w:rFonts w:hint="cs"/>
          <w:i/>
          <w:iCs/>
          <w:rtl/>
        </w:rPr>
        <w:t>الظروف القاهرة</w:t>
      </w:r>
      <w:r w:rsidRPr="00C33020">
        <w:rPr>
          <w:rFonts w:hint="cs"/>
          <w:rtl/>
        </w:rPr>
        <w:t>. ومع ذلك، فقد قررت اللجنة عدم مواصلة النقاش إذ أدركت وجود عدد من الشواغل إزاء وضع قرار، وأنه من الممكن عرض هذه الحالات على لجنة لوائح الراديو أو المؤتمرات المستقبلية على أساس كل حالة على حدة ..."</w:t>
      </w:r>
    </w:p>
    <w:p w14:paraId="3DC253D6" w14:textId="45D7BB43" w:rsidR="00C33020" w:rsidRPr="00C33020" w:rsidRDefault="00C33020" w:rsidP="00C33020">
      <w:pPr>
        <w:tabs>
          <w:tab w:val="clear" w:pos="794"/>
          <w:tab w:val="clear" w:pos="1191"/>
          <w:tab w:val="clear" w:pos="1588"/>
          <w:tab w:val="clear" w:pos="1985"/>
        </w:tabs>
        <w:rPr>
          <w:rtl/>
        </w:rPr>
      </w:pPr>
      <w:r w:rsidRPr="00C33020">
        <w:rPr>
          <w:rtl/>
        </w:rPr>
        <w:t xml:space="preserve">اتخذ المؤتمر </w:t>
      </w:r>
      <w:r w:rsidRPr="00C33020">
        <w:rPr>
          <w:lang w:val="en-US" w:bidi="ar-EG"/>
        </w:rPr>
        <w:t>WRC-15</w:t>
      </w:r>
      <w:r w:rsidRPr="00C33020">
        <w:rPr>
          <w:rtl/>
        </w:rPr>
        <w:t xml:space="preserve"> القرار التالي فيما يتعلق بتمديد المهلة التنظيمية لوضع تخصيصات</w:t>
      </w:r>
      <w:r w:rsidRPr="00C33020">
        <w:rPr>
          <w:rFonts w:hint="cs"/>
          <w:rtl/>
        </w:rPr>
        <w:t xml:space="preserve"> تردد</w:t>
      </w:r>
      <w:r w:rsidRPr="00C33020">
        <w:rPr>
          <w:rtl/>
        </w:rPr>
        <w:t xml:space="preserve"> ساتلية في الخدمة، </w:t>
      </w:r>
      <w:r w:rsidR="00BE03AC">
        <w:rPr>
          <w:rFonts w:hint="cs"/>
          <w:rtl/>
        </w:rPr>
        <w:t>(</w:t>
      </w:r>
      <w:r w:rsidRPr="00C33020">
        <w:rPr>
          <w:rtl/>
        </w:rPr>
        <w:t xml:space="preserve">انظر الفقرة </w:t>
      </w:r>
      <w:r>
        <w:t>19.3</w:t>
      </w:r>
      <w:r w:rsidRPr="00C33020">
        <w:rPr>
          <w:rtl/>
        </w:rPr>
        <w:t xml:space="preserve"> من محضر </w:t>
      </w:r>
      <w:r w:rsidRPr="00C33020">
        <w:rPr>
          <w:rFonts w:hint="cs"/>
          <w:rtl/>
        </w:rPr>
        <w:t>الجلسة العامة</w:t>
      </w:r>
      <w:r w:rsidRPr="00C33020">
        <w:rPr>
          <w:rtl/>
        </w:rPr>
        <w:t xml:space="preserve"> </w:t>
      </w:r>
      <w:r w:rsidRPr="00C33020">
        <w:rPr>
          <w:rFonts w:hint="cs"/>
          <w:rtl/>
        </w:rPr>
        <w:t>السابعة</w:t>
      </w:r>
      <w:r w:rsidRPr="00C33020">
        <w:rPr>
          <w:rtl/>
        </w:rPr>
        <w:t xml:space="preserve">، الوثيقة </w:t>
      </w:r>
      <w:r w:rsidRPr="00C33020">
        <w:rPr>
          <w:lang w:val="en-US" w:bidi="ar-EG"/>
        </w:rPr>
        <w:t>CMR15/504</w:t>
      </w:r>
      <w:r w:rsidR="00BE03AC">
        <w:rPr>
          <w:rFonts w:hint="cs"/>
          <w:rtl/>
          <w:lang w:val="en-US" w:bidi="ar-EG"/>
        </w:rPr>
        <w:t>)</w:t>
      </w:r>
      <w:r w:rsidRPr="00C33020">
        <w:rPr>
          <w:rtl/>
        </w:rPr>
        <w:t>:</w:t>
      </w:r>
    </w:p>
    <w:p w14:paraId="63171667" w14:textId="77777777" w:rsidR="00C33020" w:rsidRPr="00C33020" w:rsidRDefault="00C33020" w:rsidP="00C33020">
      <w:pPr>
        <w:tabs>
          <w:tab w:val="clear" w:pos="794"/>
          <w:tab w:val="clear" w:pos="1191"/>
          <w:tab w:val="clear" w:pos="1588"/>
          <w:tab w:val="clear" w:pos="1985"/>
        </w:tabs>
        <w:rPr>
          <w:rtl/>
        </w:rPr>
      </w:pPr>
      <w:r w:rsidRPr="00C33020">
        <w:rPr>
          <w:rFonts w:hint="cs"/>
          <w:rtl/>
        </w:rPr>
        <w:t>"</w:t>
      </w:r>
      <w:r w:rsidRPr="00C33020">
        <w:rPr>
          <w:lang w:val="en-US" w:bidi="ar-EG"/>
        </w:rPr>
        <w:t>19.3</w:t>
      </w:r>
      <w:r w:rsidRPr="00C33020">
        <w:rPr>
          <w:rtl/>
        </w:rPr>
        <w:tab/>
      </w:r>
      <w:r w:rsidRPr="00C33020">
        <w:rPr>
          <w:rFonts w:hint="cs"/>
          <w:rtl/>
        </w:rPr>
        <w:t xml:space="preserve">(...) </w:t>
      </w:r>
      <w:r w:rsidRPr="00C33020">
        <w:rPr>
          <w:rtl/>
        </w:rPr>
        <w:t xml:space="preserve">عند النظر في مسألة فشل إطلاق ساتل، أكد المؤتمر </w:t>
      </w:r>
      <w:r w:rsidRPr="00C33020">
        <w:rPr>
          <w:lang w:val="en-US" w:bidi="ar-EG"/>
        </w:rPr>
        <w:t>RC-15</w:t>
      </w:r>
      <w:r w:rsidRPr="00C33020">
        <w:rPr>
          <w:rFonts w:hint="cs"/>
          <w:rtl/>
        </w:rPr>
        <w:t xml:space="preserve"> </w:t>
      </w:r>
      <w:r w:rsidRPr="00C33020">
        <w:rPr>
          <w:rFonts w:hint="cs"/>
          <w:rtl/>
          <w:lang w:bidi="ar-EG"/>
        </w:rPr>
        <w:t>القرار</w:t>
      </w:r>
      <w:r w:rsidRPr="00C33020">
        <w:rPr>
          <w:rtl/>
        </w:rPr>
        <w:t xml:space="preserve"> الذي اتخذه المؤتمر </w:t>
      </w:r>
      <w:r w:rsidRPr="00C33020">
        <w:rPr>
          <w:lang w:val="en-US" w:bidi="ar-EG"/>
        </w:rPr>
        <w:t>WRC-12</w:t>
      </w:r>
      <w:r w:rsidRPr="00C33020">
        <w:rPr>
          <w:rFonts w:hint="cs"/>
          <w:rtl/>
        </w:rPr>
        <w:t xml:space="preserve"> </w:t>
      </w:r>
      <w:r w:rsidRPr="00C33020">
        <w:rPr>
          <w:rtl/>
        </w:rPr>
        <w:t>(في جلسته العامة الثالثة عشرة) والقاضي بأن تجوز للجنة معالجة طلبات من أجل تمديد الحد الزمني استناداً إلى تأخر الإطلاق على نفس المركبة أو إلى وجود ظروف قاهرة، مع مراعاة القواعد والأعراف المتبعة دولياً في هذا الصدد، طالما كان أي تمديد "محدوداً ومشروطاً</w:t>
      </w:r>
      <w:r w:rsidRPr="00C33020">
        <w:rPr>
          <w:rFonts w:hint="cs"/>
          <w:rtl/>
        </w:rPr>
        <w:t>."</w:t>
      </w:r>
    </w:p>
    <w:p w14:paraId="07C34935" w14:textId="7956F5C0" w:rsidR="00C33020" w:rsidRPr="00C33020" w:rsidRDefault="00C33020" w:rsidP="00C33020">
      <w:pPr>
        <w:tabs>
          <w:tab w:val="clear" w:pos="794"/>
          <w:tab w:val="clear" w:pos="1191"/>
          <w:tab w:val="clear" w:pos="1588"/>
          <w:tab w:val="clear" w:pos="1985"/>
        </w:tabs>
        <w:rPr>
          <w:rtl/>
          <w:lang w:bidi="ar-EG"/>
        </w:rPr>
      </w:pPr>
      <w:r w:rsidRPr="00C33020">
        <w:rPr>
          <w:rtl/>
        </w:rPr>
        <w:t xml:space="preserve">اتخذ المؤتمر </w:t>
      </w:r>
      <w:r w:rsidRPr="00C33020">
        <w:rPr>
          <w:lang w:val="en-US" w:bidi="ar-EG"/>
        </w:rPr>
        <w:t>WRC-19</w:t>
      </w:r>
      <w:r w:rsidRPr="00C33020">
        <w:rPr>
          <w:rtl/>
        </w:rPr>
        <w:t xml:space="preserve"> القرار التالي فيما يتعلق بتمديد المهلة التنظيمية لوضع تخصيصات</w:t>
      </w:r>
      <w:r w:rsidRPr="00C33020">
        <w:rPr>
          <w:rFonts w:hint="cs"/>
          <w:rtl/>
        </w:rPr>
        <w:t xml:space="preserve"> تردد</w:t>
      </w:r>
      <w:r w:rsidRPr="00C33020">
        <w:rPr>
          <w:rtl/>
        </w:rPr>
        <w:t xml:space="preserve"> ساتلية في الخدمة، </w:t>
      </w:r>
      <w:r w:rsidR="00BE03AC">
        <w:rPr>
          <w:rFonts w:hint="cs"/>
          <w:rtl/>
        </w:rPr>
        <w:t>(</w:t>
      </w:r>
      <w:r w:rsidRPr="00C33020">
        <w:rPr>
          <w:rtl/>
        </w:rPr>
        <w:t xml:space="preserve">انظر الفقرة </w:t>
      </w:r>
      <w:r>
        <w:t>16.3</w:t>
      </w:r>
      <w:r w:rsidRPr="00C33020">
        <w:rPr>
          <w:rtl/>
        </w:rPr>
        <w:t xml:space="preserve"> من محضر </w:t>
      </w:r>
      <w:r w:rsidRPr="00C33020">
        <w:rPr>
          <w:rFonts w:hint="cs"/>
          <w:rtl/>
        </w:rPr>
        <w:t>الجلسة العامة</w:t>
      </w:r>
      <w:r w:rsidRPr="00C33020">
        <w:rPr>
          <w:rtl/>
        </w:rPr>
        <w:t xml:space="preserve"> </w:t>
      </w:r>
      <w:r w:rsidRPr="00C33020">
        <w:rPr>
          <w:rFonts w:hint="cs"/>
          <w:rtl/>
        </w:rPr>
        <w:t>الثامنة</w:t>
      </w:r>
      <w:r w:rsidRPr="00C33020">
        <w:rPr>
          <w:rtl/>
        </w:rPr>
        <w:t xml:space="preserve">، الوثيقة </w:t>
      </w:r>
      <w:r w:rsidRPr="00C33020">
        <w:rPr>
          <w:lang w:val="en-US" w:bidi="ar-EG"/>
        </w:rPr>
        <w:t>CMR19/569</w:t>
      </w:r>
      <w:r w:rsidR="00BE03AC">
        <w:rPr>
          <w:rFonts w:hint="cs"/>
          <w:rtl/>
          <w:lang w:val="en-US" w:bidi="ar-EG"/>
        </w:rPr>
        <w:t>)</w:t>
      </w:r>
      <w:r w:rsidRPr="00C33020">
        <w:rPr>
          <w:rtl/>
        </w:rPr>
        <w:t>:</w:t>
      </w:r>
    </w:p>
    <w:p w14:paraId="69DC3D49" w14:textId="77777777" w:rsidR="00C33020" w:rsidRPr="00C33020" w:rsidRDefault="00C33020" w:rsidP="00C33020">
      <w:pPr>
        <w:tabs>
          <w:tab w:val="clear" w:pos="794"/>
          <w:tab w:val="clear" w:pos="1191"/>
          <w:tab w:val="clear" w:pos="1588"/>
          <w:tab w:val="clear" w:pos="1985"/>
        </w:tabs>
        <w:rPr>
          <w:lang w:bidi="ar-EG"/>
        </w:rPr>
      </w:pPr>
      <w:r w:rsidRPr="00C33020">
        <w:rPr>
          <w:rFonts w:hint="cs"/>
          <w:rtl/>
        </w:rPr>
        <w:t>"</w:t>
      </w:r>
      <w:r w:rsidRPr="00C33020">
        <w:rPr>
          <w:lang w:val="en-US" w:bidi="ar-EG"/>
        </w:rPr>
        <w:t>16.3</w:t>
      </w:r>
      <w:r w:rsidRPr="00C33020">
        <w:rPr>
          <w:rtl/>
        </w:rPr>
        <w:tab/>
      </w:r>
      <w:r w:rsidRPr="00C33020">
        <w:rPr>
          <w:rFonts w:hint="cs"/>
          <w:rtl/>
        </w:rPr>
        <w:t xml:space="preserve">(...) </w:t>
      </w:r>
      <w:r w:rsidRPr="00C33020">
        <w:rPr>
          <w:rFonts w:hint="cs"/>
          <w:rtl/>
          <w:lang w:bidi="ar-EG"/>
        </w:rPr>
        <w:t xml:space="preserve">في القسم </w:t>
      </w:r>
      <w:r w:rsidRPr="00C33020">
        <w:rPr>
          <w:lang w:val="fr-CH" w:bidi="ar-EG"/>
        </w:rPr>
        <w:t>4.3.4</w:t>
      </w:r>
      <w:r w:rsidRPr="00C33020">
        <w:rPr>
          <w:rFonts w:hint="cs"/>
          <w:rtl/>
          <w:lang w:bidi="ar-EG"/>
        </w:rPr>
        <w:t xml:space="preserve"> بشأن</w:t>
      </w:r>
      <w:r w:rsidRPr="00C33020">
        <w:rPr>
          <w:rFonts w:hint="cs"/>
          <w:rtl/>
        </w:rPr>
        <w:t xml:space="preserve"> </w:t>
      </w:r>
      <w:r w:rsidRPr="00C33020">
        <w:rPr>
          <w:rFonts w:hint="cs"/>
          <w:rtl/>
          <w:lang w:bidi="ar-EG"/>
        </w:rPr>
        <w:t>"</w:t>
      </w:r>
      <w:r w:rsidRPr="00C33020">
        <w:rPr>
          <w:rtl/>
        </w:rPr>
        <w:t>حالات التأخير الناتج عن وجود ساتل آخر على متن مركبة الإطلاق نفسها</w:t>
      </w:r>
      <w:r w:rsidRPr="00C33020">
        <w:rPr>
          <w:rFonts w:hint="cs"/>
          <w:rtl/>
        </w:rPr>
        <w:t xml:space="preserve">"، </w:t>
      </w:r>
      <w:r w:rsidRPr="00C33020">
        <w:rPr>
          <w:rFonts w:hint="cs"/>
          <w:rtl/>
          <w:lang w:bidi="ar"/>
        </w:rPr>
        <w:t xml:space="preserve">قرّر المؤتمر </w:t>
      </w:r>
      <w:r w:rsidRPr="00C33020">
        <w:rPr>
          <w:rtl/>
        </w:rPr>
        <w:t>العالمي للاتصالات الراديوية</w:t>
      </w:r>
      <w:r w:rsidRPr="00C33020">
        <w:rPr>
          <w:rFonts w:hint="cs"/>
          <w:rtl/>
        </w:rPr>
        <w:t xml:space="preserve"> </w:t>
      </w:r>
      <w:r w:rsidRPr="00C33020">
        <w:rPr>
          <w:rtl/>
        </w:rPr>
        <w:t>لعام </w:t>
      </w:r>
      <w:r w:rsidRPr="00C33020">
        <w:rPr>
          <w:lang w:val="en-US" w:bidi="ar-EG"/>
        </w:rPr>
        <w:t>2019</w:t>
      </w:r>
      <w:r w:rsidRPr="00C33020">
        <w:rPr>
          <w:rtl/>
        </w:rPr>
        <w:t xml:space="preserve"> </w:t>
      </w:r>
      <w:r w:rsidRPr="00C33020">
        <w:rPr>
          <w:rFonts w:hint="cs"/>
          <w:rtl/>
          <w:lang w:bidi="ar"/>
        </w:rPr>
        <w:t xml:space="preserve">أن تنظر اللجنة في تقديم المعلومات التالية على النحو المطلوب عند التعامل مع طلب تمديد المهل التنظيمية بسبب </w:t>
      </w:r>
      <w:r w:rsidRPr="00C33020">
        <w:rPr>
          <w:rtl/>
        </w:rPr>
        <w:t>التأخير الناتج عن وجود ساتل آخر على متن مركبة الإطلاق نفسها</w:t>
      </w:r>
      <w:r w:rsidRPr="00C33020">
        <w:rPr>
          <w:rFonts w:hint="cs"/>
          <w:rtl/>
          <w:lang w:bidi="ar"/>
        </w:rPr>
        <w:t>:</w:t>
      </w:r>
    </w:p>
    <w:p w14:paraId="4127FADA" w14:textId="77777777" w:rsidR="00C33020" w:rsidRPr="00C33020" w:rsidRDefault="00C33020" w:rsidP="00C33020">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وصف موجز للساتل الذي سيتم إطلاقه، بما في ذلك نطاقات التردد؛</w:t>
      </w:r>
    </w:p>
    <w:p w14:paraId="35CF5529" w14:textId="77777777" w:rsidR="00C33020" w:rsidRPr="00C33020" w:rsidRDefault="00C33020" w:rsidP="00C33020">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واسم المصنع المختار لبناء الساتل وتاريخ توقيع العقد؛</w:t>
      </w:r>
    </w:p>
    <w:p w14:paraId="6E02E92C" w14:textId="77777777" w:rsidR="00C33020" w:rsidRPr="00C33020" w:rsidRDefault="00C33020" w:rsidP="00C33020">
      <w:pPr>
        <w:pStyle w:val="enumlev1"/>
        <w:spacing w:before="120"/>
        <w:rPr>
          <w:lang w:val="en-US" w:bidi="ar-EG"/>
        </w:rPr>
      </w:pPr>
      <w:r w:rsidRPr="00C33020">
        <w:rPr>
          <w:rFonts w:hint="cs"/>
          <w:rtl/>
          <w:lang w:bidi="ar-EG"/>
        </w:rPr>
        <w:t>-</w:t>
      </w:r>
      <w:r w:rsidRPr="00C33020">
        <w:rPr>
          <w:rtl/>
          <w:lang w:bidi="ar-EG"/>
        </w:rPr>
        <w:tab/>
      </w:r>
      <w:r w:rsidRPr="00C33020">
        <w:rPr>
          <w:rFonts w:hint="cs"/>
          <w:rtl/>
          <w:lang w:bidi="ar-EG"/>
        </w:rPr>
        <w:t>و</w:t>
      </w:r>
      <w:r w:rsidRPr="00C33020">
        <w:rPr>
          <w:rFonts w:hint="cs"/>
          <w:rtl/>
          <w:lang w:bidi="ar-SY"/>
        </w:rPr>
        <w:t>حالة إنشاء الساتل، بما في ذلك التاريخ الذي بدأ فيه الإنشاء وما إذا كان من المتوقع استكماله قبل نافذة الإطلاق</w:t>
      </w:r>
      <w:r w:rsidRPr="00C33020">
        <w:rPr>
          <w:rFonts w:hint="eastAsia"/>
          <w:rtl/>
          <w:lang w:bidi="ar-SY"/>
        </w:rPr>
        <w:t> </w:t>
      </w:r>
      <w:r w:rsidRPr="00C33020">
        <w:rPr>
          <w:rFonts w:hint="cs"/>
          <w:rtl/>
          <w:lang w:bidi="ar-SY"/>
        </w:rPr>
        <w:t>الأولية؛</w:t>
      </w:r>
    </w:p>
    <w:p w14:paraId="00B830AE" w14:textId="77777777" w:rsidR="00C33020" w:rsidRPr="00C33020" w:rsidRDefault="00C33020" w:rsidP="00C33020">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واسم مزود خدمة الإطلاق وتاريخ توقيع العقد؛</w:t>
      </w:r>
    </w:p>
    <w:p w14:paraId="26E075EA" w14:textId="3B90E1A1" w:rsidR="00C33020" w:rsidRDefault="00C33020" w:rsidP="003D7F98">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ونافذة الإطلاق الأولية والمعدّلة؛</w:t>
      </w:r>
      <w:r>
        <w:rPr>
          <w:rtl/>
          <w:lang w:bidi="ar-SY"/>
        </w:rPr>
        <w:br w:type="page"/>
      </w:r>
    </w:p>
    <w:p w14:paraId="1289F3D3" w14:textId="4C745B54" w:rsidR="00C33020" w:rsidRPr="00C33020" w:rsidRDefault="00C33020" w:rsidP="00C33020">
      <w:pPr>
        <w:pStyle w:val="enumlev1"/>
        <w:spacing w:before="120"/>
        <w:rPr>
          <w:rtl/>
          <w:lang w:bidi="ar-SY"/>
        </w:rPr>
      </w:pPr>
      <w:r w:rsidRPr="00C33020">
        <w:rPr>
          <w:rFonts w:hint="cs"/>
          <w:rtl/>
          <w:lang w:bidi="ar-SY"/>
        </w:rPr>
        <w:lastRenderedPageBreak/>
        <w:t>-</w:t>
      </w:r>
      <w:r w:rsidRPr="00C33020">
        <w:rPr>
          <w:rtl/>
          <w:lang w:bidi="ar-SY"/>
        </w:rPr>
        <w:tab/>
      </w:r>
      <w:r w:rsidRPr="00C33020">
        <w:rPr>
          <w:rFonts w:hint="cs"/>
          <w:rtl/>
          <w:lang w:bidi="ar-SY"/>
        </w:rPr>
        <w:t>وتفاصيل كافية من أجل تبرير أن طلب التمديد هو بسبب تأخير مرتبط بساتل آخر محمول على متن مركبة الإطلاق نفسها (مثل رسالة من مزود خدمة الإطلاق تشير إلى أن الإطلاق قد تأخر بسبب تأخير يؤثر على الساتل المحمول على متن مركبة الإطلاق نفسها)؛</w:t>
      </w:r>
    </w:p>
    <w:p w14:paraId="515BA72D" w14:textId="77777777" w:rsidR="00C33020" w:rsidRPr="00C33020" w:rsidRDefault="00C33020" w:rsidP="00C33020">
      <w:pPr>
        <w:pStyle w:val="enumlev1"/>
        <w:spacing w:before="120"/>
        <w:rPr>
          <w:rtl/>
          <w:lang w:bidi="ar-SY"/>
        </w:rPr>
      </w:pPr>
      <w:r w:rsidRPr="00C33020">
        <w:rPr>
          <w:rtl/>
          <w:lang w:bidi="ar-SY"/>
        </w:rPr>
        <w:t>-</w:t>
      </w:r>
      <w:r w:rsidRPr="00C33020">
        <w:rPr>
          <w:rtl/>
          <w:lang w:bidi="ar-SY"/>
        </w:rPr>
        <w:tab/>
      </w:r>
      <w:r w:rsidRPr="00C33020">
        <w:rPr>
          <w:rFonts w:hint="cs"/>
          <w:rtl/>
          <w:lang w:bidi="ar-SY"/>
        </w:rPr>
        <w:t>و</w:t>
      </w:r>
      <w:r w:rsidRPr="00C33020">
        <w:rPr>
          <w:rtl/>
          <w:lang w:bidi="ar-SY"/>
        </w:rPr>
        <w:t xml:space="preserve">تفاصيل كافية </w:t>
      </w:r>
      <w:r w:rsidRPr="00C33020">
        <w:rPr>
          <w:rFonts w:hint="cs"/>
          <w:rtl/>
          <w:lang w:bidi="ar-SY"/>
        </w:rPr>
        <w:t xml:space="preserve">من أجل </w:t>
      </w:r>
      <w:r w:rsidRPr="00C33020">
        <w:rPr>
          <w:rtl/>
          <w:lang w:bidi="ar-SY"/>
        </w:rPr>
        <w:t>تبرير طول فترة التمديد المطلوبة</w:t>
      </w:r>
      <w:r w:rsidRPr="00C33020">
        <w:rPr>
          <w:rFonts w:hint="cs"/>
          <w:rtl/>
          <w:lang w:bidi="ar-SY"/>
        </w:rPr>
        <w:t>؛</w:t>
      </w:r>
    </w:p>
    <w:p w14:paraId="44295069" w14:textId="77777777" w:rsidR="00C33020" w:rsidRPr="00C33020" w:rsidRDefault="00C33020" w:rsidP="00C33020">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وأي معلومات ووثائق أخرى ذات صلة</w:t>
      </w:r>
      <w:r w:rsidRPr="00C33020">
        <w:rPr>
          <w:rtl/>
          <w:lang w:bidi="ar-SY"/>
        </w:rPr>
        <w:t>.</w:t>
      </w:r>
    </w:p>
    <w:p w14:paraId="7FFEB33E" w14:textId="77777777" w:rsidR="00C33020" w:rsidRDefault="00C33020" w:rsidP="00C33020">
      <w:pPr>
        <w:tabs>
          <w:tab w:val="clear" w:pos="794"/>
          <w:tab w:val="clear" w:pos="1191"/>
          <w:tab w:val="clear" w:pos="1588"/>
          <w:tab w:val="clear" w:pos="1985"/>
        </w:tabs>
        <w:rPr>
          <w:rtl/>
        </w:rPr>
      </w:pPr>
      <w:r w:rsidRPr="00C33020">
        <w:rPr>
          <w:rFonts w:hint="cs"/>
          <w:rtl/>
          <w:lang w:bidi="ar-EG"/>
        </w:rPr>
        <w:t xml:space="preserve">وعند النظر في الطلبات التي تستوفي </w:t>
      </w:r>
      <w:r w:rsidRPr="00C33020">
        <w:rPr>
          <w:rtl/>
          <w:lang w:bidi="ar-EG"/>
        </w:rPr>
        <w:t>شروط الظروف القاهرة</w:t>
      </w:r>
      <w:r w:rsidRPr="00C33020">
        <w:rPr>
          <w:rFonts w:hint="cs"/>
          <w:rtl/>
          <w:lang w:bidi="ar-EG"/>
        </w:rPr>
        <w:t xml:space="preserve"> أو </w:t>
      </w:r>
      <w:r w:rsidRPr="00C33020">
        <w:rPr>
          <w:rtl/>
          <w:lang w:bidi="ar-EG"/>
        </w:rPr>
        <w:t>التأخير الناتج عن وجود ساتل آخر على متن مركبة الإطلاق نفسها</w:t>
      </w:r>
      <w:r w:rsidRPr="00C33020">
        <w:rPr>
          <w:rFonts w:hint="cs"/>
          <w:rtl/>
          <w:lang w:bidi="ar-EG"/>
        </w:rPr>
        <w:t xml:space="preserve">، يكلف المؤتمر العالمي للاتصالات الراديوية لعام </w:t>
      </w:r>
      <w:r w:rsidRPr="00C33020">
        <w:rPr>
          <w:lang w:val="en-US" w:bidi="ar-EG"/>
        </w:rPr>
        <w:t>2019</w:t>
      </w:r>
      <w:r w:rsidRPr="00C33020">
        <w:rPr>
          <w:rFonts w:hint="cs"/>
          <w:rtl/>
          <w:lang w:bidi="ar-SY"/>
        </w:rPr>
        <w:t xml:space="preserve"> </w:t>
      </w:r>
      <w:r w:rsidRPr="00C33020">
        <w:rPr>
          <w:rFonts w:hint="cs"/>
          <w:rtl/>
          <w:lang w:bidi="ar-EG"/>
        </w:rPr>
        <w:t>لجنة لوائح الراديو بمواصلة مراعاة استعمال الدفع الكهربائي على أساس كل حالة على حدة عند اتخاذ قرار بشأن طول التمديد، بناءً على حيثيات كل حالة على حدة.</w:t>
      </w:r>
      <w:r w:rsidRPr="00C33020">
        <w:rPr>
          <w:rFonts w:hint="cs"/>
          <w:rtl/>
        </w:rPr>
        <w:t>"</w:t>
      </w:r>
    </w:p>
    <w:p w14:paraId="2D9D663F" w14:textId="77777777" w:rsidR="00D93000" w:rsidRDefault="00D93000" w:rsidP="00D93000">
      <w:pPr>
        <w:tabs>
          <w:tab w:val="clear" w:pos="794"/>
          <w:tab w:val="clear" w:pos="1191"/>
          <w:tab w:val="clear" w:pos="1588"/>
          <w:tab w:val="clear" w:pos="1985"/>
        </w:tabs>
        <w:rPr>
          <w:rtl/>
        </w:rPr>
      </w:pPr>
      <w:r w:rsidRPr="00920996">
        <w:rPr>
          <w:rFonts w:hint="cs"/>
          <w:b/>
          <w:bCs/>
          <w:rtl/>
        </w:rPr>
        <w:t>ملاحظة</w:t>
      </w:r>
      <w:r>
        <w:rPr>
          <w:rFonts w:hint="cs"/>
          <w:rtl/>
        </w:rPr>
        <w:t xml:space="preserve">: </w:t>
      </w:r>
      <w:r w:rsidRPr="005679F4">
        <w:rPr>
          <w:rtl/>
        </w:rPr>
        <w:t xml:space="preserve">‏اتخذ المؤتمر </w:t>
      </w:r>
      <w:r w:rsidRPr="005679F4">
        <w:rPr>
          <w:cs/>
        </w:rPr>
        <w:t>‎</w:t>
      </w:r>
      <w:r w:rsidRPr="005679F4">
        <w:t>WRC-23</w:t>
      </w:r>
      <w:r w:rsidRPr="005679F4">
        <w:rPr>
          <w:rtl/>
        </w:rPr>
        <w:t xml:space="preserve"> ‏القرار التالي بشأن حالات الظروف القاهرة المتعلقة بتمديد المهل الزمنية لوضع تخصيص تردد</w:t>
      </w:r>
      <w:r>
        <w:rPr>
          <w:rFonts w:hint="cs"/>
          <w:rtl/>
        </w:rPr>
        <w:t>ات</w:t>
      </w:r>
      <w:r w:rsidRPr="005679F4">
        <w:rPr>
          <w:rtl/>
        </w:rPr>
        <w:t xml:space="preserve"> في الخدمة أو إعادة وضعه في الخدمة، انظر البند </w:t>
      </w:r>
      <w:r w:rsidRPr="005679F4">
        <w:rPr>
          <w:cs/>
        </w:rPr>
        <w:t>‎</w:t>
      </w:r>
      <w:r w:rsidRPr="005679F4">
        <w:t>4.13</w:t>
      </w:r>
      <w:r w:rsidRPr="005679F4">
        <w:rPr>
          <w:rtl/>
        </w:rPr>
        <w:t xml:space="preserve"> ‏من محضر الجلسة العامة الثالثة عشرة، الوثيقة</w:t>
      </w:r>
      <w:r>
        <w:rPr>
          <w:rFonts w:hint="cs"/>
          <w:rtl/>
        </w:rPr>
        <w:t> </w:t>
      </w:r>
      <w:r w:rsidRPr="005679F4">
        <w:rPr>
          <w:cs/>
        </w:rPr>
        <w:t>‎</w:t>
      </w:r>
      <w:hyperlink r:id="rId8" w:history="1">
        <w:r w:rsidRPr="00D41504">
          <w:rPr>
            <w:rStyle w:val="Hyperlink"/>
          </w:rPr>
          <w:t>CMR23/528</w:t>
        </w:r>
      </w:hyperlink>
      <w:r w:rsidRPr="005679F4">
        <w:rPr>
          <w:rtl/>
        </w:rPr>
        <w:t>:</w:t>
      </w:r>
    </w:p>
    <w:p w14:paraId="0A683D02" w14:textId="77777777" w:rsidR="00D93000" w:rsidRDefault="00D93000" w:rsidP="00D93000">
      <w:pPr>
        <w:tabs>
          <w:tab w:val="clear" w:pos="794"/>
          <w:tab w:val="clear" w:pos="1191"/>
          <w:tab w:val="clear" w:pos="1588"/>
          <w:tab w:val="clear" w:pos="1985"/>
        </w:tabs>
        <w:rPr>
          <w:b/>
          <w:bCs/>
          <w:i/>
          <w:iCs/>
          <w:rtl/>
        </w:rPr>
      </w:pPr>
      <w:r w:rsidRPr="005679F4">
        <w:rPr>
          <w:b/>
          <w:bCs/>
          <w:i/>
          <w:iCs/>
          <w:rtl/>
        </w:rPr>
        <w:t>المسائل المتعلقة بتمديد المهل الزمنية لوضع تخصيص تردد</w:t>
      </w:r>
      <w:r>
        <w:rPr>
          <w:rFonts w:hint="cs"/>
          <w:b/>
          <w:bCs/>
          <w:i/>
          <w:iCs/>
          <w:rtl/>
        </w:rPr>
        <w:t>ات</w:t>
      </w:r>
      <w:r w:rsidRPr="005679F4">
        <w:rPr>
          <w:b/>
          <w:bCs/>
          <w:i/>
          <w:iCs/>
          <w:rtl/>
        </w:rPr>
        <w:t xml:space="preserve"> في الخدمة أو إعادة وضعه في الخدمة</w:t>
      </w:r>
    </w:p>
    <w:p w14:paraId="5BF91917" w14:textId="0E3D6BE1" w:rsidR="00D93000" w:rsidRDefault="00D93000" w:rsidP="00D93000">
      <w:pPr>
        <w:tabs>
          <w:tab w:val="clear" w:pos="794"/>
          <w:tab w:val="clear" w:pos="1191"/>
          <w:tab w:val="clear" w:pos="1588"/>
          <w:tab w:val="clear" w:pos="1985"/>
        </w:tabs>
        <w:rPr>
          <w:i/>
          <w:iCs/>
          <w:rtl/>
        </w:rPr>
      </w:pPr>
      <w:r w:rsidRPr="005679F4">
        <w:rPr>
          <w:i/>
          <w:iCs/>
          <w:rtl/>
        </w:rPr>
        <w:t xml:space="preserve">يؤكد المؤتمر العالمي للاتصالات الراديوية لعام </w:t>
      </w:r>
      <w:r>
        <w:rPr>
          <w:rFonts w:cs="Times New Roman"/>
          <w:i/>
          <w:iCs/>
        </w:rPr>
        <w:t>2023</w:t>
      </w:r>
      <w:r w:rsidRPr="005679F4">
        <w:rPr>
          <w:i/>
          <w:iCs/>
          <w:rtl/>
        </w:rPr>
        <w:t xml:space="preserve"> </w:t>
      </w:r>
      <w:r>
        <w:rPr>
          <w:i/>
          <w:iCs/>
        </w:rPr>
        <w:t>(</w:t>
      </w:r>
      <w:r w:rsidRPr="005679F4">
        <w:rPr>
          <w:i/>
          <w:iCs/>
        </w:rPr>
        <w:t>WRC-23</w:t>
      </w:r>
      <w:r>
        <w:rPr>
          <w:i/>
          <w:iCs/>
        </w:rPr>
        <w:t>)</w:t>
      </w:r>
      <w:r w:rsidRPr="005679F4">
        <w:rPr>
          <w:i/>
          <w:iCs/>
          <w:rtl/>
        </w:rPr>
        <w:t xml:space="preserve"> ‏أن كل حالة يُنظر فيها على أساس استحقاقاتها، ورغم ذلك فإن تقديم المعلومات التالية يسهل نظر اللجنة في طلب تمديد المهلة التنظيمية جراء ظروف قاهرة:</w:t>
      </w:r>
    </w:p>
    <w:p w14:paraId="7E447D5D" w14:textId="77777777" w:rsidR="00D93000" w:rsidRPr="00D41504" w:rsidRDefault="00D93000" w:rsidP="00D93000">
      <w:pPr>
        <w:pStyle w:val="enumlev1"/>
        <w:spacing w:before="120" w:line="168" w:lineRule="auto"/>
        <w:rPr>
          <w:i/>
          <w:iCs/>
          <w:rtl/>
        </w:rPr>
      </w:pPr>
      <w:r w:rsidRPr="00D41504">
        <w:rPr>
          <w:i/>
          <w:iCs/>
          <w:rtl/>
        </w:rPr>
        <w:t>‏–‏</w:t>
      </w:r>
      <w:r w:rsidRPr="00D41504">
        <w:rPr>
          <w:i/>
          <w:iCs/>
          <w:rtl/>
        </w:rPr>
        <w:tab/>
        <w:t>وصف موجز للساتل الذي سيتم إطلاقه، بما في ذلك نطاقات التردد؛</w:t>
      </w:r>
    </w:p>
    <w:p w14:paraId="248A5C36" w14:textId="77777777" w:rsidR="00D93000" w:rsidRPr="00D41504" w:rsidRDefault="00D93000" w:rsidP="00D93000">
      <w:pPr>
        <w:pStyle w:val="enumlev1"/>
        <w:spacing w:before="120" w:line="168" w:lineRule="auto"/>
        <w:rPr>
          <w:i/>
          <w:iCs/>
          <w:rtl/>
        </w:rPr>
      </w:pPr>
      <w:r w:rsidRPr="00D41504">
        <w:rPr>
          <w:i/>
          <w:iCs/>
          <w:rtl/>
        </w:rPr>
        <w:t>‏–‏</w:t>
      </w:r>
      <w:r w:rsidRPr="00D41504">
        <w:rPr>
          <w:i/>
          <w:iCs/>
          <w:rtl/>
        </w:rPr>
        <w:tab/>
        <w:t>اسم المصنع المختار لبناء الساتل وتاريخ توقيع العقد؛</w:t>
      </w:r>
    </w:p>
    <w:p w14:paraId="6B004E2B" w14:textId="77777777" w:rsidR="00D93000" w:rsidRPr="00D41504" w:rsidRDefault="00D93000" w:rsidP="00D93000">
      <w:pPr>
        <w:pStyle w:val="enumlev1"/>
        <w:spacing w:before="120" w:line="168" w:lineRule="auto"/>
        <w:rPr>
          <w:i/>
          <w:iCs/>
          <w:rtl/>
        </w:rPr>
      </w:pPr>
      <w:r w:rsidRPr="00D41504">
        <w:rPr>
          <w:i/>
          <w:iCs/>
          <w:rtl/>
        </w:rPr>
        <w:t>‏–‏</w:t>
      </w:r>
      <w:r w:rsidRPr="00D41504">
        <w:rPr>
          <w:i/>
          <w:iCs/>
          <w:rtl/>
        </w:rPr>
        <w:tab/>
        <w:t>حالة إنشاء الساتل قبل حدث الظروف القاهرة، بما في ذلك التاريخ الذي بدأ فيه الإنشاء وما إذا كان من ‏المتوقع استكماله قبل نافذة الإطلاق الأولية؛</w:t>
      </w:r>
    </w:p>
    <w:p w14:paraId="05C3BD90" w14:textId="77777777" w:rsidR="00D93000" w:rsidRPr="00D41504" w:rsidRDefault="00D93000" w:rsidP="00D93000">
      <w:pPr>
        <w:pStyle w:val="enumlev1"/>
        <w:spacing w:before="120" w:line="168" w:lineRule="auto"/>
        <w:rPr>
          <w:i/>
          <w:iCs/>
          <w:rtl/>
        </w:rPr>
      </w:pPr>
      <w:r w:rsidRPr="00D41504">
        <w:rPr>
          <w:i/>
          <w:iCs/>
          <w:rtl/>
        </w:rPr>
        <w:t>‏–‏</w:t>
      </w:r>
      <w:r w:rsidRPr="00D41504">
        <w:rPr>
          <w:i/>
          <w:iCs/>
          <w:rtl/>
        </w:rPr>
        <w:tab/>
        <w:t>اسم مزود خدمة الإطلاق وتاريخ توقيع العقد؛</w:t>
      </w:r>
    </w:p>
    <w:p w14:paraId="414BED31" w14:textId="77777777" w:rsidR="00D93000" w:rsidRPr="00D41504" w:rsidRDefault="00D93000" w:rsidP="00D93000">
      <w:pPr>
        <w:pStyle w:val="enumlev1"/>
        <w:spacing w:before="120" w:line="168" w:lineRule="auto"/>
        <w:rPr>
          <w:i/>
          <w:iCs/>
          <w:rtl/>
        </w:rPr>
      </w:pPr>
      <w:r w:rsidRPr="00D41504">
        <w:rPr>
          <w:i/>
          <w:iCs/>
          <w:rtl/>
        </w:rPr>
        <w:t>‏–‏</w:t>
      </w:r>
      <w:r w:rsidRPr="00D41504">
        <w:rPr>
          <w:i/>
          <w:iCs/>
          <w:rtl/>
        </w:rPr>
        <w:tab/>
        <w:t>الجهود المبذولة والتدابير المتخذة أو المتوخاة لتفادي عدم تفويت الموعد النهائي، للتغلب على الصعوبات ‏المواجهة وتقليص الجداول الزمنية للمشروع، إن أمكن، مع تقديم الأدلة الداعمة من جانب الشركة المصنعة ‏للساتل و/أو مقدم خدمة الإطلاق، حسب الاقتضاء؛</w:t>
      </w:r>
    </w:p>
    <w:p w14:paraId="18D74D44" w14:textId="77777777" w:rsidR="00D93000" w:rsidRPr="00D41504" w:rsidRDefault="00D93000" w:rsidP="00D93000">
      <w:pPr>
        <w:pStyle w:val="enumlev1"/>
        <w:spacing w:before="120" w:line="168" w:lineRule="auto"/>
        <w:rPr>
          <w:i/>
          <w:iCs/>
          <w:rtl/>
        </w:rPr>
      </w:pPr>
      <w:r w:rsidRPr="00D41504">
        <w:rPr>
          <w:i/>
          <w:iCs/>
          <w:rtl/>
        </w:rPr>
        <w:t>‏–‏</w:t>
      </w:r>
      <w:r w:rsidRPr="00D41504">
        <w:rPr>
          <w:i/>
          <w:iCs/>
          <w:rtl/>
        </w:rPr>
        <w:tab/>
        <w:t>الأساس المنطقي المفصل والتقييم مقابل جميع الشروط الأربعة للظروف القاهرة:‏</w:t>
      </w:r>
    </w:p>
    <w:p w14:paraId="16BBE2BA" w14:textId="77777777" w:rsidR="00D93000" w:rsidRPr="00D41504" w:rsidRDefault="00D93000" w:rsidP="00D93000">
      <w:pPr>
        <w:pStyle w:val="enumlev2"/>
        <w:spacing w:before="120" w:line="168" w:lineRule="auto"/>
        <w:rPr>
          <w:i/>
          <w:iCs/>
          <w:rtl/>
        </w:rPr>
      </w:pPr>
      <w:r w:rsidRPr="00D41504">
        <w:rPr>
          <w:i/>
          <w:iCs/>
          <w:cs/>
        </w:rPr>
        <w:t>‎</w:t>
      </w:r>
      <w:r w:rsidRPr="00D41504">
        <w:rPr>
          <w:i/>
          <w:iCs/>
        </w:rPr>
        <w:t>1</w:t>
      </w:r>
      <w:r w:rsidRPr="00D41504">
        <w:rPr>
          <w:i/>
          <w:iCs/>
          <w:cs/>
        </w:rPr>
        <w:t>‎</w:t>
      </w:r>
      <w:r w:rsidRPr="00D41504">
        <w:rPr>
          <w:i/>
          <w:iCs/>
          <w:rtl/>
        </w:rPr>
        <w:tab/>
        <w:t>يجب أن يكون الحادث خارجاً عن سيطرة الطرف الملتزم؛</w:t>
      </w:r>
    </w:p>
    <w:p w14:paraId="40F5B5D0" w14:textId="77777777" w:rsidR="00D93000" w:rsidRPr="00D41504" w:rsidRDefault="00D93000" w:rsidP="00D93000">
      <w:pPr>
        <w:pStyle w:val="enumlev2"/>
        <w:spacing w:before="120" w:line="168" w:lineRule="auto"/>
        <w:rPr>
          <w:i/>
          <w:iCs/>
          <w:rtl/>
        </w:rPr>
      </w:pPr>
      <w:r w:rsidRPr="00D41504">
        <w:rPr>
          <w:i/>
          <w:iCs/>
          <w:cs/>
        </w:rPr>
        <w:t>‎</w:t>
      </w:r>
      <w:r w:rsidRPr="00D41504">
        <w:rPr>
          <w:i/>
          <w:iCs/>
        </w:rPr>
        <w:t>2</w:t>
      </w:r>
      <w:r w:rsidRPr="00D41504">
        <w:rPr>
          <w:i/>
          <w:iCs/>
          <w:cs/>
        </w:rPr>
        <w:t>‎</w:t>
      </w:r>
      <w:r w:rsidRPr="00D41504">
        <w:rPr>
          <w:i/>
          <w:iCs/>
          <w:rtl/>
        </w:rPr>
        <w:tab/>
        <w:t>يجب أن يكون الحادث الذي يشكل ظرفاً قاهراً غير متوقع، أو أن يكون حتمياً أو لا يقاوم إذا كان ‏متوقعاً؛</w:t>
      </w:r>
    </w:p>
    <w:p w14:paraId="2D4CC7E7" w14:textId="77777777" w:rsidR="00D93000" w:rsidRPr="00D41504" w:rsidRDefault="00D93000" w:rsidP="00D93000">
      <w:pPr>
        <w:pStyle w:val="enumlev2"/>
        <w:spacing w:before="120" w:line="168" w:lineRule="auto"/>
        <w:rPr>
          <w:i/>
          <w:iCs/>
          <w:rtl/>
        </w:rPr>
      </w:pPr>
      <w:r w:rsidRPr="00D41504">
        <w:rPr>
          <w:i/>
          <w:iCs/>
          <w:cs/>
        </w:rPr>
        <w:t>‎</w:t>
      </w:r>
      <w:r w:rsidRPr="00D41504">
        <w:rPr>
          <w:i/>
          <w:iCs/>
        </w:rPr>
        <w:t>3</w:t>
      </w:r>
      <w:r w:rsidRPr="00D41504">
        <w:rPr>
          <w:i/>
          <w:iCs/>
          <w:cs/>
        </w:rPr>
        <w:t>‎</w:t>
      </w:r>
      <w:r w:rsidRPr="00D41504">
        <w:rPr>
          <w:i/>
          <w:iCs/>
          <w:rtl/>
        </w:rPr>
        <w:tab/>
        <w:t>يجب أن يؤدي الحادث إلى استحالة أداء الطرف الملتزم التزامه؛</w:t>
      </w:r>
    </w:p>
    <w:p w14:paraId="759DAC80" w14:textId="77777777" w:rsidR="00D93000" w:rsidRPr="00D41504" w:rsidRDefault="00D93000" w:rsidP="00D93000">
      <w:pPr>
        <w:pStyle w:val="enumlev2"/>
        <w:spacing w:before="120" w:line="168" w:lineRule="auto"/>
        <w:rPr>
          <w:i/>
          <w:iCs/>
          <w:rtl/>
        </w:rPr>
      </w:pPr>
      <w:r w:rsidRPr="00D41504">
        <w:rPr>
          <w:i/>
          <w:iCs/>
          <w:cs/>
        </w:rPr>
        <w:t>‎</w:t>
      </w:r>
      <w:r w:rsidRPr="00D41504">
        <w:rPr>
          <w:i/>
          <w:iCs/>
        </w:rPr>
        <w:t>4</w:t>
      </w:r>
      <w:r w:rsidRPr="00D41504">
        <w:rPr>
          <w:i/>
          <w:iCs/>
          <w:cs/>
        </w:rPr>
        <w:t>‎</w:t>
      </w:r>
      <w:r w:rsidRPr="00D41504">
        <w:rPr>
          <w:i/>
          <w:iCs/>
          <w:rtl/>
        </w:rPr>
        <w:tab/>
        <w:t>يجب وجود علاقة سببية فعلية بين الحادث الذي يشكل ظرفاً قاهراً وتخلُّف الطرف الملتزم عن ‏الإيفاء</w:t>
      </w:r>
      <w:r>
        <w:rPr>
          <w:rFonts w:hint="cs"/>
          <w:i/>
          <w:iCs/>
          <w:rtl/>
        </w:rPr>
        <w:t> </w:t>
      </w:r>
      <w:r w:rsidRPr="00D41504">
        <w:rPr>
          <w:i/>
          <w:iCs/>
          <w:rtl/>
        </w:rPr>
        <w:t>بالتزامه؛</w:t>
      </w:r>
    </w:p>
    <w:p w14:paraId="3CEFA48F" w14:textId="77777777" w:rsidR="00D93000" w:rsidRPr="00D41504" w:rsidRDefault="00D93000" w:rsidP="00D93000">
      <w:pPr>
        <w:pStyle w:val="enumlev1"/>
        <w:spacing w:before="120" w:line="168" w:lineRule="auto"/>
        <w:rPr>
          <w:i/>
          <w:iCs/>
          <w:rtl/>
        </w:rPr>
      </w:pPr>
      <w:r w:rsidRPr="00D41504">
        <w:rPr>
          <w:i/>
          <w:iCs/>
          <w:rtl/>
        </w:rPr>
        <w:t>‏–‏</w:t>
      </w:r>
      <w:r w:rsidRPr="00D41504">
        <w:rPr>
          <w:i/>
          <w:iCs/>
          <w:rtl/>
        </w:rPr>
        <w:tab/>
        <w:t>المراحل الأولية والمراجعة لمشروع بناء الساتل ونافذة إطلاقه وإطلاقه ورفعه إلى المدار، وكذلك المواعيد ‏الزمنية لتغيير موقع الساتل واختباره في المدار عندما لا يُطلق مباشرة في موقعه المداري الاسمي أو في مداره ‏الساتلي غير المستقر بالنسبة إلى الأرض؛</w:t>
      </w:r>
    </w:p>
    <w:p w14:paraId="5088D7BE" w14:textId="77777777" w:rsidR="00D93000" w:rsidRPr="00D41504" w:rsidRDefault="00D93000" w:rsidP="00D93000">
      <w:pPr>
        <w:pStyle w:val="enumlev1"/>
        <w:spacing w:before="120" w:line="168" w:lineRule="auto"/>
        <w:rPr>
          <w:i/>
          <w:iCs/>
          <w:rtl/>
        </w:rPr>
      </w:pPr>
      <w:r w:rsidRPr="00D41504">
        <w:rPr>
          <w:i/>
          <w:iCs/>
          <w:rtl/>
        </w:rPr>
        <w:t>‏–‏</w:t>
      </w:r>
      <w:r w:rsidRPr="00D41504">
        <w:rPr>
          <w:i/>
          <w:iCs/>
          <w:rtl/>
        </w:rPr>
        <w:tab/>
        <w:t>أساس منطقي مفصل لطول التمديد المطلوب، بما في ذلك تفصيل طبيعة ومدى التأخير الحاصل حتى الآن ‏والتأخير الإضافي الذي تتوقعه الشركة المصنعة ومقدم خدمة الإطلاق وأي طوارئ مخطط لها؛</w:t>
      </w:r>
    </w:p>
    <w:p w14:paraId="646DC4C3" w14:textId="77777777" w:rsidR="00F2402E" w:rsidRPr="00F2402E" w:rsidRDefault="00F2402E" w:rsidP="00F2402E">
      <w:pPr>
        <w:pStyle w:val="enumlev1"/>
        <w:bidi w:val="0"/>
        <w:rPr>
          <w:i/>
          <w:iCs/>
          <w:szCs w:val="24"/>
          <w:highlight w:val="yellow"/>
        </w:rPr>
      </w:pPr>
      <w:r w:rsidRPr="00F2402E">
        <w:rPr>
          <w:i/>
          <w:iCs/>
          <w:szCs w:val="24"/>
          <w:highlight w:val="yellow"/>
        </w:rPr>
        <w:br w:type="page"/>
      </w:r>
    </w:p>
    <w:p w14:paraId="46191074" w14:textId="77777777" w:rsidR="00D93000" w:rsidRPr="00D41504" w:rsidRDefault="00D93000" w:rsidP="00D93000">
      <w:pPr>
        <w:pStyle w:val="enumlev1"/>
        <w:rPr>
          <w:i/>
          <w:iCs/>
          <w:rtl/>
        </w:rPr>
      </w:pPr>
      <w:r w:rsidRPr="00D41504">
        <w:rPr>
          <w:i/>
          <w:iCs/>
          <w:rtl/>
        </w:rPr>
        <w:lastRenderedPageBreak/>
        <w:t>‏–‏</w:t>
      </w:r>
      <w:r w:rsidRPr="00D41504">
        <w:rPr>
          <w:i/>
          <w:iCs/>
          <w:rtl/>
        </w:rPr>
        <w:tab/>
        <w:t>أي معلومات ووثائق أخرى ذات صلة.‏</w:t>
      </w:r>
    </w:p>
    <w:p w14:paraId="4A990AC8" w14:textId="77777777" w:rsidR="00D93000" w:rsidRPr="00F02977" w:rsidRDefault="00D93000" w:rsidP="00D93000">
      <w:pPr>
        <w:tabs>
          <w:tab w:val="clear" w:pos="794"/>
          <w:tab w:val="clear" w:pos="1191"/>
          <w:tab w:val="clear" w:pos="1588"/>
          <w:tab w:val="clear" w:pos="1985"/>
        </w:tabs>
        <w:rPr>
          <w:i/>
          <w:iCs/>
          <w:rtl/>
        </w:rPr>
      </w:pPr>
      <w:r w:rsidRPr="00F02977">
        <w:rPr>
          <w:i/>
          <w:iCs/>
          <w:rtl/>
        </w:rPr>
        <w:t>ويؤكد المؤتمر ‏</w:t>
      </w:r>
      <w:r w:rsidRPr="00F02977">
        <w:rPr>
          <w:i/>
          <w:iCs/>
        </w:rPr>
        <w:t>WRC-23</w:t>
      </w:r>
      <w:r w:rsidRPr="00F02977">
        <w:rPr>
          <w:i/>
          <w:iCs/>
          <w:cs/>
        </w:rPr>
        <w:t>‎</w:t>
      </w:r>
      <w:r w:rsidRPr="00F02977">
        <w:rPr>
          <w:i/>
          <w:iCs/>
          <w:rtl/>
        </w:rPr>
        <w:t>‏ أيضاً على النهج الذي تتبعه اللجنة فيما يتعلق بفترات الطوارئ في تحديد طول التمديد في حالات ‏الظروف القاهرة.‏</w:t>
      </w:r>
    </w:p>
    <w:p w14:paraId="6C3F6FEC" w14:textId="296C428A" w:rsidR="00D93000" w:rsidRPr="00F02977" w:rsidRDefault="00D93000" w:rsidP="00D93000">
      <w:pPr>
        <w:tabs>
          <w:tab w:val="clear" w:pos="794"/>
          <w:tab w:val="clear" w:pos="1191"/>
          <w:tab w:val="clear" w:pos="1588"/>
          <w:tab w:val="clear" w:pos="1985"/>
        </w:tabs>
        <w:rPr>
          <w:i/>
          <w:iCs/>
          <w:rtl/>
        </w:rPr>
      </w:pPr>
      <w:r w:rsidRPr="00F02977">
        <w:rPr>
          <w:i/>
          <w:iCs/>
          <w:rtl/>
        </w:rPr>
        <w:t>وأشار المؤتمر ‏</w:t>
      </w:r>
      <w:r w:rsidRPr="00F02977">
        <w:rPr>
          <w:i/>
          <w:iCs/>
        </w:rPr>
        <w:t>WRC-23</w:t>
      </w:r>
      <w:r w:rsidRPr="00F02977">
        <w:rPr>
          <w:i/>
          <w:iCs/>
          <w:cs/>
        </w:rPr>
        <w:t>‎</w:t>
      </w:r>
      <w:r w:rsidRPr="00F02977">
        <w:rPr>
          <w:i/>
          <w:iCs/>
          <w:rtl/>
        </w:rPr>
        <w:t>‏ أيضاً إلى أن اللجنة تدرس حالياً كيفية الوفاء بجميع الشروط الأربعة للظروف القاهرة على أساس ‏كل حالة على حدة عند التذرع بجائحة كوفيد-</w:t>
      </w:r>
      <w:r>
        <w:rPr>
          <w:i/>
          <w:iCs/>
        </w:rPr>
        <w:t>19</w:t>
      </w:r>
      <w:r w:rsidRPr="00F02977">
        <w:rPr>
          <w:i/>
          <w:iCs/>
          <w:rtl/>
        </w:rPr>
        <w:t xml:space="preserve"> باعتبارها حدث ظروف قاهرة.‏</w:t>
      </w:r>
    </w:p>
    <w:p w14:paraId="58B5A5B2" w14:textId="77777777" w:rsidR="00D93000" w:rsidRDefault="00D93000" w:rsidP="00D93000">
      <w:pPr>
        <w:tabs>
          <w:tab w:val="clear" w:pos="794"/>
          <w:tab w:val="clear" w:pos="1191"/>
          <w:tab w:val="clear" w:pos="1588"/>
          <w:tab w:val="clear" w:pos="1985"/>
        </w:tabs>
        <w:rPr>
          <w:i/>
          <w:iCs/>
          <w:rtl/>
        </w:rPr>
      </w:pPr>
      <w:r w:rsidRPr="00F02977">
        <w:rPr>
          <w:i/>
          <w:iCs/>
          <w:rtl/>
        </w:rPr>
        <w:t>ويكلف المؤتمر ‏</w:t>
      </w:r>
      <w:r w:rsidRPr="00F02977">
        <w:rPr>
          <w:i/>
          <w:iCs/>
        </w:rPr>
        <w:t>WRC-23</w:t>
      </w:r>
      <w:r w:rsidRPr="00F02977">
        <w:rPr>
          <w:i/>
          <w:iCs/>
          <w:cs/>
        </w:rPr>
        <w:t>‎</w:t>
      </w:r>
      <w:r w:rsidRPr="00F02977">
        <w:rPr>
          <w:i/>
          <w:iCs/>
          <w:rtl/>
        </w:rPr>
        <w:t>‏ لجنة لوائح الراديو بإدراج التأكيدات المذكورة أعلاه في القاعدة الإجرائية بشأن تمديد المهلة ‏التنظيمية لوضع التخصيصات الساتلية في الخدمة".‏</w:t>
      </w:r>
    </w:p>
    <w:p w14:paraId="4BA28C55" w14:textId="77777777" w:rsidR="00D93000" w:rsidRDefault="00D93000" w:rsidP="00D93000">
      <w:pPr>
        <w:tabs>
          <w:tab w:val="clear" w:pos="794"/>
          <w:tab w:val="clear" w:pos="1191"/>
          <w:tab w:val="clear" w:pos="1588"/>
          <w:tab w:val="clear" w:pos="1985"/>
        </w:tabs>
        <w:rPr>
          <w:i/>
          <w:iCs/>
          <w:rtl/>
        </w:rPr>
      </w:pPr>
      <w:r w:rsidRPr="00701755">
        <w:rPr>
          <w:rFonts w:hint="eastAsia"/>
          <w:b/>
          <w:bCs/>
          <w:rtl/>
        </w:rPr>
        <w:t>ملاحظة</w:t>
      </w:r>
      <w:r w:rsidRPr="00D93000">
        <w:rPr>
          <w:b/>
          <w:bCs/>
          <w:rtl/>
        </w:rPr>
        <w:t xml:space="preserve">: </w:t>
      </w:r>
      <w:r w:rsidRPr="00D93000">
        <w:rPr>
          <w:rtl/>
        </w:rPr>
        <w:t xml:space="preserve">‏اتخذ المؤتمر </w:t>
      </w:r>
      <w:r w:rsidRPr="00D93000">
        <w:rPr>
          <w:cs/>
        </w:rPr>
        <w:t>‎</w:t>
      </w:r>
      <w:r w:rsidRPr="00D93000">
        <w:t>WRC-23</w:t>
      </w:r>
      <w:r w:rsidRPr="00D93000">
        <w:rPr>
          <w:rtl/>
        </w:rPr>
        <w:t xml:space="preserve"> ‏القرار التالي بشأن حالات التأخير بسبب وجود ساتل آخر على متن مركبة الإطلاق نفسها فيما يتعلق بتمديد المهل الزمنية لوضع تخصيص تردد</w:t>
      </w:r>
      <w:r w:rsidRPr="00D93000">
        <w:rPr>
          <w:rFonts w:hint="cs"/>
          <w:rtl/>
        </w:rPr>
        <w:t>ات</w:t>
      </w:r>
      <w:r w:rsidRPr="00D93000">
        <w:rPr>
          <w:rtl/>
        </w:rPr>
        <w:t xml:space="preserve"> في الخدمة أو إعادة وضعه في الخدمة، انظر البند </w:t>
      </w:r>
      <w:r w:rsidRPr="00D93000">
        <w:rPr>
          <w:cs/>
        </w:rPr>
        <w:t>‎</w:t>
      </w:r>
      <w:r w:rsidRPr="00D93000">
        <w:t>6.13</w:t>
      </w:r>
      <w:r w:rsidRPr="00D93000">
        <w:rPr>
          <w:rtl/>
        </w:rPr>
        <w:t xml:space="preserve"> ‏من محضر الجلسة العامة الثالثة عشرة، الوثيقة </w:t>
      </w:r>
      <w:r w:rsidRPr="00D93000">
        <w:rPr>
          <w:cs/>
        </w:rPr>
        <w:t>‎</w:t>
      </w:r>
      <w:hyperlink r:id="rId9" w:history="1">
        <w:r w:rsidRPr="00D93000">
          <w:rPr>
            <w:rStyle w:val="Hyperlink"/>
          </w:rPr>
          <w:t>CMR23/528</w:t>
        </w:r>
      </w:hyperlink>
      <w:r w:rsidRPr="00D93000">
        <w:rPr>
          <w:rFonts w:hint="cs"/>
          <w:rtl/>
        </w:rPr>
        <w:t>:</w:t>
      </w:r>
    </w:p>
    <w:p w14:paraId="35EE7D95" w14:textId="77777777" w:rsidR="00D93000" w:rsidRPr="00115143" w:rsidRDefault="00D93000" w:rsidP="00D93000">
      <w:pPr>
        <w:tabs>
          <w:tab w:val="clear" w:pos="794"/>
          <w:tab w:val="clear" w:pos="1191"/>
          <w:tab w:val="clear" w:pos="1588"/>
          <w:tab w:val="clear" w:pos="1985"/>
        </w:tabs>
        <w:rPr>
          <w:i/>
          <w:iCs/>
          <w:rtl/>
        </w:rPr>
      </w:pPr>
      <w:r w:rsidRPr="00115143">
        <w:rPr>
          <w:i/>
          <w:iCs/>
          <w:rtl/>
        </w:rPr>
        <w:t>‏"يؤكد المؤتمر ‏</w:t>
      </w:r>
      <w:r w:rsidRPr="00115143">
        <w:rPr>
          <w:i/>
          <w:iCs/>
        </w:rPr>
        <w:t>WRC-23</w:t>
      </w:r>
      <w:r w:rsidRPr="00115143">
        <w:rPr>
          <w:i/>
          <w:iCs/>
          <w:cs/>
        </w:rPr>
        <w:t>‎</w:t>
      </w:r>
      <w:r w:rsidRPr="00115143">
        <w:rPr>
          <w:i/>
          <w:iCs/>
          <w:rtl/>
        </w:rPr>
        <w:t>‏ أن قرار المؤتمر ‏</w:t>
      </w:r>
      <w:r w:rsidRPr="00115143">
        <w:rPr>
          <w:i/>
          <w:iCs/>
        </w:rPr>
        <w:t>WRC-19</w:t>
      </w:r>
      <w:r w:rsidRPr="00115143">
        <w:rPr>
          <w:i/>
          <w:iCs/>
          <w:cs/>
        </w:rPr>
        <w:t>‎</w:t>
      </w:r>
      <w:r w:rsidRPr="00115143">
        <w:rPr>
          <w:i/>
          <w:iCs/>
          <w:rtl/>
        </w:rPr>
        <w:t>‏ بشأن تقديم المعلومات المطلوبة عند معالجة طلب تمديد المهل ‏التنظيمية بسبب تأخر حدث بساتل آخر محمول على متن مركبة الإطلاق نفسها ينبغي مراجعته على النحو المبين أدناه:‏</w:t>
      </w:r>
    </w:p>
    <w:p w14:paraId="19549BC4" w14:textId="77777777" w:rsidR="00D93000" w:rsidRPr="00D93000" w:rsidRDefault="00D93000" w:rsidP="00D93000">
      <w:pPr>
        <w:pStyle w:val="enumlev1"/>
        <w:rPr>
          <w:i/>
          <w:iCs/>
          <w:rtl/>
        </w:rPr>
      </w:pPr>
      <w:r w:rsidRPr="00D93000">
        <w:rPr>
          <w:i/>
          <w:iCs/>
          <w:rtl/>
        </w:rPr>
        <w:t>‏-‏</w:t>
      </w:r>
      <w:r w:rsidRPr="00D93000">
        <w:rPr>
          <w:i/>
          <w:iCs/>
          <w:rtl/>
        </w:rPr>
        <w:tab/>
        <w:t>وصف موجز للساتل الذي سيتم إطلاقه، بما في ذلك نطاقات التردد؛</w:t>
      </w:r>
    </w:p>
    <w:p w14:paraId="5DE8717D" w14:textId="77777777" w:rsidR="00D93000" w:rsidRPr="00D93000" w:rsidRDefault="00D93000" w:rsidP="00D93000">
      <w:pPr>
        <w:pStyle w:val="enumlev1"/>
        <w:rPr>
          <w:i/>
          <w:iCs/>
          <w:rtl/>
        </w:rPr>
      </w:pPr>
      <w:r w:rsidRPr="00D93000">
        <w:rPr>
          <w:i/>
          <w:iCs/>
          <w:rtl/>
        </w:rPr>
        <w:t>‏-‏</w:t>
      </w:r>
      <w:r w:rsidRPr="00D93000">
        <w:rPr>
          <w:i/>
          <w:iCs/>
          <w:rtl/>
        </w:rPr>
        <w:tab/>
        <w:t>اسم المصنّع المختار لبناء الساتل وتاريخ توقيع العقد؛</w:t>
      </w:r>
    </w:p>
    <w:p w14:paraId="3956A699" w14:textId="77777777" w:rsidR="00D93000" w:rsidRPr="00D93000" w:rsidRDefault="00D93000" w:rsidP="00D93000">
      <w:pPr>
        <w:pStyle w:val="enumlev1"/>
        <w:rPr>
          <w:i/>
          <w:iCs/>
          <w:rtl/>
        </w:rPr>
      </w:pPr>
      <w:r w:rsidRPr="00D93000">
        <w:rPr>
          <w:i/>
          <w:iCs/>
          <w:rtl/>
        </w:rPr>
        <w:t>‏-‏</w:t>
      </w:r>
      <w:r w:rsidRPr="00D93000">
        <w:rPr>
          <w:i/>
          <w:iCs/>
          <w:rtl/>
        </w:rPr>
        <w:tab/>
        <w:t>حالة إنشاء الساتل، بما في ذلك التاريخ الذي بدأ فيه الإنشاء وما إذا كان من المتوقع استكماله قبل نافذة ‏الإطلاق الأولية؛</w:t>
      </w:r>
    </w:p>
    <w:p w14:paraId="4C41FB6C" w14:textId="77777777" w:rsidR="00D93000" w:rsidRPr="00D93000" w:rsidRDefault="00D93000" w:rsidP="00D93000">
      <w:pPr>
        <w:pStyle w:val="enumlev1"/>
        <w:rPr>
          <w:i/>
          <w:iCs/>
          <w:rtl/>
        </w:rPr>
      </w:pPr>
      <w:r w:rsidRPr="00D93000">
        <w:rPr>
          <w:i/>
          <w:iCs/>
          <w:rtl/>
        </w:rPr>
        <w:t>‏-‏</w:t>
      </w:r>
      <w:r w:rsidRPr="00D93000">
        <w:rPr>
          <w:i/>
          <w:iCs/>
          <w:rtl/>
        </w:rPr>
        <w:tab/>
        <w:t>اسم مورّد خدمة الإطلاق وتاريخ توقيع العقد؛</w:t>
      </w:r>
    </w:p>
    <w:p w14:paraId="1A572EC9" w14:textId="77777777" w:rsidR="00D93000" w:rsidRPr="00D93000" w:rsidRDefault="00D93000" w:rsidP="00D93000">
      <w:pPr>
        <w:pStyle w:val="enumlev1"/>
        <w:rPr>
          <w:i/>
          <w:iCs/>
          <w:rtl/>
        </w:rPr>
      </w:pPr>
      <w:r w:rsidRPr="00D93000">
        <w:rPr>
          <w:i/>
          <w:iCs/>
          <w:rtl/>
        </w:rPr>
        <w:t>‏-‏</w:t>
      </w:r>
      <w:r w:rsidRPr="00D93000">
        <w:rPr>
          <w:i/>
          <w:iCs/>
          <w:rtl/>
        </w:rPr>
        <w:tab/>
        <w:t>المراحل الأولية والمراجعة لمشروع بناء الساتل ونافذة إطلاقه وإطلاقه ورفعه إلى المدار، وكذلك المواعيد ‏الزمنية لتغيير موقع الساتل واختباره في المدار عندما لا يُطلق مباشرة في موقعه المداري الاسمي أو في مداره ‏الساتلي غير المستقر بالنسبة إلى الأرض؛</w:t>
      </w:r>
    </w:p>
    <w:p w14:paraId="1DAA929D" w14:textId="77777777" w:rsidR="00D93000" w:rsidRPr="00D93000" w:rsidRDefault="00D93000" w:rsidP="00D93000">
      <w:pPr>
        <w:pStyle w:val="enumlev1"/>
        <w:rPr>
          <w:i/>
          <w:iCs/>
          <w:rtl/>
        </w:rPr>
      </w:pPr>
      <w:r w:rsidRPr="00D93000">
        <w:rPr>
          <w:i/>
          <w:iCs/>
          <w:rtl/>
        </w:rPr>
        <w:t>‏-‏</w:t>
      </w:r>
      <w:r w:rsidRPr="00D93000">
        <w:rPr>
          <w:i/>
          <w:iCs/>
          <w:rtl/>
        </w:rPr>
        <w:tab/>
        <w:t>تفاصيل كافية لتبرير أن سبب طلب التمديد هو تأخير مرتبط بساتل آخر محمول على متن مركبة الإطلاق ‏نفسها (مثل رسالة من مورّد خدمة الإطلاق تشير إلى أن الإطلاق قد تأخر بسبب تأخير يؤثر على الساتل ‏المحمول على متن مركبة الإطلاق نفسها)؛</w:t>
      </w:r>
    </w:p>
    <w:p w14:paraId="33C7505A" w14:textId="77777777" w:rsidR="00D93000" w:rsidRPr="00D93000" w:rsidRDefault="00D93000" w:rsidP="00D93000">
      <w:pPr>
        <w:pStyle w:val="enumlev1"/>
        <w:rPr>
          <w:i/>
          <w:iCs/>
          <w:rtl/>
        </w:rPr>
      </w:pPr>
      <w:r w:rsidRPr="00D93000">
        <w:rPr>
          <w:i/>
          <w:iCs/>
          <w:rtl/>
        </w:rPr>
        <w:t>‏-‏</w:t>
      </w:r>
      <w:r w:rsidRPr="00D93000">
        <w:rPr>
          <w:i/>
          <w:iCs/>
          <w:rtl/>
        </w:rPr>
        <w:tab/>
        <w:t xml:space="preserve">أساس منطقي مفصل لطول التمديد المطلوب، بما في ذلك تفصيل طبيعة ومدى التأخير الحاصل حتى الآن ‏والتأخير الإضافي الذي </w:t>
      </w:r>
      <w:r w:rsidRPr="00D93000">
        <w:rPr>
          <w:rFonts w:hint="eastAsia"/>
          <w:i/>
          <w:iCs/>
          <w:rtl/>
        </w:rPr>
        <w:t>ي</w:t>
      </w:r>
      <w:r w:rsidRPr="00D93000">
        <w:rPr>
          <w:i/>
          <w:iCs/>
          <w:rtl/>
        </w:rPr>
        <w:t>توقعه مقدم خدمة الإطلاق وأي طوارئ مخطط لها؛</w:t>
      </w:r>
    </w:p>
    <w:p w14:paraId="006252D5" w14:textId="77777777" w:rsidR="00D93000" w:rsidRPr="00D93000" w:rsidRDefault="00D93000" w:rsidP="00D93000">
      <w:pPr>
        <w:pStyle w:val="enumlev1"/>
        <w:rPr>
          <w:i/>
          <w:iCs/>
          <w:rtl/>
        </w:rPr>
      </w:pPr>
      <w:r w:rsidRPr="00D93000">
        <w:rPr>
          <w:i/>
          <w:iCs/>
          <w:rtl/>
        </w:rPr>
        <w:t>‏-‏</w:t>
      </w:r>
      <w:r w:rsidRPr="00D93000">
        <w:rPr>
          <w:i/>
          <w:iCs/>
          <w:rtl/>
        </w:rPr>
        <w:tab/>
        <w:t>أي معلومات ووثائق أخرى ذات صلة.‏</w:t>
      </w:r>
    </w:p>
    <w:p w14:paraId="78EA6943" w14:textId="57106974" w:rsidR="00F2402E" w:rsidRDefault="00D93000" w:rsidP="00D93000">
      <w:r w:rsidRPr="00F02977">
        <w:rPr>
          <w:i/>
          <w:iCs/>
          <w:rtl/>
        </w:rPr>
        <w:t>ويكلف المؤتمر ‏</w:t>
      </w:r>
      <w:r w:rsidRPr="00F02977">
        <w:rPr>
          <w:i/>
          <w:iCs/>
        </w:rPr>
        <w:t>WRC-23</w:t>
      </w:r>
      <w:r w:rsidRPr="00F02977">
        <w:rPr>
          <w:i/>
          <w:iCs/>
          <w:cs/>
        </w:rPr>
        <w:t>‎</w:t>
      </w:r>
      <w:r w:rsidRPr="00F02977">
        <w:rPr>
          <w:i/>
          <w:iCs/>
          <w:rtl/>
        </w:rPr>
        <w:t>‏ لجنة لوائح الراديو إدراج التأكيد المذكور أعلاه في القاعدة الإجرائية بشأن تمديد المهلة التنظيمية ‏لوضع التخصيصات الساتلية في الخدمة".‏</w:t>
      </w:r>
    </w:p>
    <w:p w14:paraId="32A9856F" w14:textId="77777777" w:rsidR="00F2402E" w:rsidRPr="00F2402E" w:rsidRDefault="00F2402E" w:rsidP="00C33020">
      <w:pPr>
        <w:tabs>
          <w:tab w:val="clear" w:pos="794"/>
          <w:tab w:val="clear" w:pos="1191"/>
          <w:tab w:val="clear" w:pos="1588"/>
          <w:tab w:val="clear" w:pos="1985"/>
        </w:tabs>
        <w:rPr>
          <w:rtl/>
        </w:rPr>
      </w:pPr>
    </w:p>
    <w:p w14:paraId="0490D004" w14:textId="394162E1" w:rsidR="00732D35" w:rsidRDefault="006B1956" w:rsidP="00D93000">
      <w:pPr>
        <w:tabs>
          <w:tab w:val="clear" w:pos="794"/>
          <w:tab w:val="clear" w:pos="1191"/>
          <w:tab w:val="clear" w:pos="1588"/>
          <w:tab w:val="clear" w:pos="1985"/>
        </w:tabs>
        <w:jc w:val="center"/>
        <w:rPr>
          <w:lang w:val="en-US"/>
        </w:rPr>
      </w:pPr>
      <w:r w:rsidRPr="006B1956">
        <w:rPr>
          <w:rFonts w:hint="cs"/>
          <w:rtl/>
        </w:rPr>
        <w:t>___________</w:t>
      </w:r>
    </w:p>
    <w:p w14:paraId="4288E47F" w14:textId="77777777" w:rsidR="00732D35" w:rsidRDefault="00732D35" w:rsidP="00732D35">
      <w:pPr>
        <w:spacing w:before="600"/>
        <w:jc w:val="center"/>
        <w:rPr>
          <w:szCs w:val="22"/>
          <w:rtl/>
        </w:rPr>
        <w:sectPr w:rsidR="00732D35" w:rsidSect="003D6FB1">
          <w:headerReference w:type="even" r:id="rId10"/>
          <w:headerReference w:type="default" r:id="rId11"/>
          <w:footerReference w:type="first" r:id="rId12"/>
          <w:pgSz w:w="11907" w:h="16834" w:code="9"/>
          <w:pgMar w:top="1701" w:right="1985" w:bottom="1134" w:left="851" w:header="720" w:footer="482" w:gutter="0"/>
          <w:paperSrc w:first="15" w:other="15"/>
          <w:pgNumType w:start="1"/>
          <w:cols w:space="720"/>
          <w:vAlign w:val="both"/>
          <w:bidi/>
          <w:rtlGutter/>
        </w:sectPr>
      </w:pPr>
    </w:p>
    <w:p w14:paraId="18B2BB13" w14:textId="77777777" w:rsidR="003D6FB1" w:rsidRPr="00C36D43" w:rsidRDefault="003D6FB1" w:rsidP="00732D35">
      <w:pPr>
        <w:rPr>
          <w:rtl/>
        </w:rPr>
      </w:pPr>
    </w:p>
    <w:sectPr w:rsidR="003D6FB1" w:rsidRPr="00C36D43" w:rsidSect="003D6FB1">
      <w:headerReference w:type="default" r:id="rId13"/>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7CB16" w14:textId="77777777" w:rsidR="00C92856" w:rsidRDefault="00C92856">
      <w:r>
        <w:separator/>
      </w:r>
    </w:p>
  </w:endnote>
  <w:endnote w:type="continuationSeparator" w:id="0">
    <w:p w14:paraId="7DEB2FAE" w14:textId="77777777" w:rsidR="00C92856" w:rsidRDefault="00C9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C5831" w14:textId="3F1E231C" w:rsidR="00C92856" w:rsidRDefault="00F66009">
    <w:pPr>
      <w:pStyle w:val="Footer"/>
    </w:pPr>
    <w:fldSimple w:instr=" FILENAME \p \* MERGEFORMAT ">
      <w:r w:rsidR="00EC50C4">
        <w:t>M:\COMP_PROD\ITU-R\2025\Publications\Regl_proc\Publication_Edition_2025_2502738-2503093\A\word\13-A1-ext of Reg-A.docx</w:t>
      </w:r>
    </w:fldSimple>
    <w:r w:rsidR="00C92856">
      <w:tab/>
    </w:r>
    <w:r w:rsidR="00C92856">
      <w:fldChar w:fldCharType="begin"/>
    </w:r>
    <w:r w:rsidR="00C92856">
      <w:instrText xml:space="preserve"> savedate \@ dd.MM.yy </w:instrText>
    </w:r>
    <w:r w:rsidR="00C92856">
      <w:fldChar w:fldCharType="separate"/>
    </w:r>
    <w:r w:rsidR="00EC50C4">
      <w:t>26.01.26</w:t>
    </w:r>
    <w:r w:rsidR="00C92856">
      <w:fldChar w:fldCharType="end"/>
    </w:r>
    <w:r w:rsidR="00C92856">
      <w:tab/>
    </w:r>
    <w:r w:rsidR="00C92856">
      <w:fldChar w:fldCharType="begin"/>
    </w:r>
    <w:r w:rsidR="00C92856">
      <w:instrText xml:space="preserve"> printdate \@ dd.MM.yy </w:instrText>
    </w:r>
    <w:r w:rsidR="00C92856">
      <w:fldChar w:fldCharType="separate"/>
    </w:r>
    <w:r w:rsidR="00EC50C4">
      <w:t>26.01.26</w:t>
    </w:r>
    <w:r w:rsidR="00C9285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F80B3" w14:textId="77777777" w:rsidR="00C92856" w:rsidRDefault="00C92856">
      <w:r>
        <w:t>____________________</w:t>
      </w:r>
    </w:p>
  </w:footnote>
  <w:footnote w:type="continuationSeparator" w:id="0">
    <w:p w14:paraId="05296746" w14:textId="77777777" w:rsidR="00C92856" w:rsidRDefault="00C9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C92856" w:rsidRPr="000F2A0B" w14:paraId="3A8BCB69" w14:textId="77777777">
      <w:tc>
        <w:tcPr>
          <w:tcW w:w="1701" w:type="dxa"/>
        </w:tcPr>
        <w:p w14:paraId="570DF026" w14:textId="306FD94B" w:rsidR="00C92856" w:rsidRPr="00913BF7" w:rsidRDefault="00C33020"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CC2C0AA" w14:textId="082080FF" w:rsidR="00C92856" w:rsidRPr="000E6886" w:rsidRDefault="005F4150" w:rsidP="005F4150">
          <w:pPr>
            <w:pStyle w:val="Header"/>
            <w:spacing w:before="40" w:after="40" w:line="280" w:lineRule="exact"/>
            <w:jc w:val="left"/>
            <w:rPr>
              <w:sz w:val="21"/>
              <w:szCs w:val="28"/>
              <w:lang w:val="en-US" w:bidi="ar-EG"/>
            </w:rPr>
          </w:pPr>
          <w:r w:rsidRPr="000E6886">
            <w:rPr>
              <w:rFonts w:hint="cs"/>
              <w:sz w:val="21"/>
              <w:szCs w:val="28"/>
              <w:rtl/>
              <w:lang w:val="en-US"/>
            </w:rPr>
            <w:t>تمديد المهل التنظيمية</w:t>
          </w:r>
        </w:p>
      </w:tc>
      <w:tc>
        <w:tcPr>
          <w:tcW w:w="1701" w:type="dxa"/>
        </w:tcPr>
        <w:p w14:paraId="666611F2"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B1956">
            <w:rPr>
              <w:rStyle w:val="PageNumber"/>
              <w:noProof/>
              <w:sz w:val="21"/>
              <w:szCs w:val="21"/>
              <w:rtl/>
            </w:rPr>
            <w:t>2</w:t>
          </w:r>
          <w:r w:rsidRPr="000F2A0B">
            <w:rPr>
              <w:rStyle w:val="PageNumber"/>
              <w:sz w:val="21"/>
              <w:szCs w:val="21"/>
            </w:rPr>
            <w:fldChar w:fldCharType="end"/>
          </w:r>
        </w:p>
      </w:tc>
      <w:tc>
        <w:tcPr>
          <w:tcW w:w="1701" w:type="dxa"/>
        </w:tcPr>
        <w:p w14:paraId="74CB6919" w14:textId="410B4374" w:rsidR="00C92856" w:rsidRPr="00102C2F" w:rsidRDefault="00C92856" w:rsidP="009204AC">
          <w:pPr>
            <w:pStyle w:val="Header"/>
            <w:spacing w:before="40" w:after="40" w:line="280" w:lineRule="exact"/>
            <w:jc w:val="left"/>
            <w:rPr>
              <w:sz w:val="21"/>
              <w:szCs w:val="28"/>
              <w:lang w:val="en-US"/>
            </w:rPr>
          </w:pPr>
          <w:r w:rsidRPr="000F2A0B">
            <w:rPr>
              <w:rFonts w:hint="cs"/>
              <w:sz w:val="21"/>
              <w:szCs w:val="28"/>
              <w:rtl/>
            </w:rPr>
            <w:t xml:space="preserve">المراجعة </w:t>
          </w:r>
          <w:r w:rsidR="00E766AA">
            <w:rPr>
              <w:sz w:val="21"/>
              <w:szCs w:val="28"/>
              <w:lang w:val="en-US"/>
            </w:rPr>
            <w:t>–</w:t>
          </w:r>
        </w:p>
      </w:tc>
    </w:tr>
  </w:tbl>
  <w:p w14:paraId="20074134" w14:textId="77777777" w:rsidR="00C92856" w:rsidRPr="007358FA" w:rsidRDefault="00C92856"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92856" w:rsidRPr="000F2A0B" w14:paraId="4CD6283A" w14:textId="77777777">
      <w:trPr>
        <w:jc w:val="right"/>
      </w:trPr>
      <w:tc>
        <w:tcPr>
          <w:tcW w:w="1701" w:type="dxa"/>
        </w:tcPr>
        <w:p w14:paraId="00BB1F9A" w14:textId="26284E1B"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sidR="00C33020">
            <w:rPr>
              <w:sz w:val="21"/>
              <w:szCs w:val="28"/>
              <w:lang w:val="en-US"/>
            </w:rPr>
            <w:t>1</w:t>
          </w:r>
          <w:r>
            <w:rPr>
              <w:sz w:val="21"/>
              <w:szCs w:val="28"/>
              <w:lang w:val="en-US"/>
            </w:rPr>
            <w:t>A</w:t>
          </w:r>
        </w:p>
      </w:tc>
      <w:tc>
        <w:tcPr>
          <w:tcW w:w="1701" w:type="dxa"/>
        </w:tcPr>
        <w:p w14:paraId="25B80EFE" w14:textId="08C89FA1" w:rsidR="00C92856" w:rsidRPr="00433E7A" w:rsidRDefault="005F4150" w:rsidP="005F4150">
          <w:pPr>
            <w:pStyle w:val="Header"/>
            <w:spacing w:before="40" w:after="40" w:line="280" w:lineRule="exact"/>
            <w:jc w:val="left"/>
            <w:rPr>
              <w:sz w:val="21"/>
              <w:szCs w:val="28"/>
              <w:lang w:val="en-US" w:bidi="ar-EG"/>
            </w:rPr>
          </w:pPr>
          <w:r w:rsidRPr="00B708C0">
            <w:rPr>
              <w:rFonts w:hint="cs"/>
              <w:sz w:val="21"/>
              <w:szCs w:val="28"/>
              <w:rtl/>
              <w:lang w:val="en-US"/>
            </w:rPr>
            <w:t>تمديد المهل</w:t>
          </w:r>
          <w:r w:rsidR="00B708C0" w:rsidRPr="00B708C0">
            <w:rPr>
              <w:rFonts w:hint="cs"/>
              <w:sz w:val="21"/>
              <w:szCs w:val="28"/>
              <w:rtl/>
              <w:lang w:val="en-US" w:bidi="ar-EG"/>
            </w:rPr>
            <w:t>ة</w:t>
          </w:r>
          <w:r w:rsidRPr="00B708C0">
            <w:rPr>
              <w:rFonts w:hint="cs"/>
              <w:sz w:val="21"/>
              <w:szCs w:val="28"/>
              <w:rtl/>
              <w:lang w:val="en-US"/>
            </w:rPr>
            <w:t xml:space="preserve"> التنظيمية</w:t>
          </w:r>
        </w:p>
      </w:tc>
      <w:tc>
        <w:tcPr>
          <w:tcW w:w="1701" w:type="dxa"/>
        </w:tcPr>
        <w:p w14:paraId="2123FB05"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278FB">
            <w:rPr>
              <w:rStyle w:val="PageNumber"/>
              <w:noProof/>
              <w:sz w:val="21"/>
              <w:szCs w:val="21"/>
              <w:rtl/>
            </w:rPr>
            <w:t>1</w:t>
          </w:r>
          <w:r w:rsidRPr="000F2A0B">
            <w:rPr>
              <w:rStyle w:val="PageNumber"/>
              <w:sz w:val="21"/>
              <w:szCs w:val="21"/>
            </w:rPr>
            <w:fldChar w:fldCharType="end"/>
          </w:r>
        </w:p>
      </w:tc>
      <w:tc>
        <w:tcPr>
          <w:tcW w:w="1701" w:type="dxa"/>
        </w:tcPr>
        <w:p w14:paraId="7C61BE80" w14:textId="60C23FE0" w:rsidR="00C92856" w:rsidRPr="00102C2F" w:rsidRDefault="00C92856" w:rsidP="00663B7D">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E766AA">
            <w:rPr>
              <w:sz w:val="21"/>
              <w:szCs w:val="28"/>
              <w:lang w:val="en-US"/>
            </w:rPr>
            <w:t>–</w:t>
          </w:r>
        </w:p>
      </w:tc>
    </w:tr>
  </w:tbl>
  <w:p w14:paraId="4ED214B5" w14:textId="77777777" w:rsidR="00C92856" w:rsidRPr="007358FA" w:rsidRDefault="00C92856">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88EA6" w14:textId="77777777" w:rsidR="00732D35" w:rsidRPr="00732D35" w:rsidRDefault="00732D35" w:rsidP="00732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34492859">
    <w:abstractNumId w:val="10"/>
  </w:num>
  <w:num w:numId="2" w16cid:durableId="2140564552">
    <w:abstractNumId w:val="6"/>
  </w:num>
  <w:num w:numId="3" w16cid:durableId="1820342996">
    <w:abstractNumId w:val="5"/>
  </w:num>
  <w:num w:numId="4" w16cid:durableId="1404329221">
    <w:abstractNumId w:val="4"/>
  </w:num>
  <w:num w:numId="5" w16cid:durableId="345327490">
    <w:abstractNumId w:val="8"/>
  </w:num>
  <w:num w:numId="6" w16cid:durableId="1588881172">
    <w:abstractNumId w:val="3"/>
  </w:num>
  <w:num w:numId="7" w16cid:durableId="1854682345">
    <w:abstractNumId w:val="2"/>
  </w:num>
  <w:num w:numId="8" w16cid:durableId="1626959546">
    <w:abstractNumId w:val="1"/>
  </w:num>
  <w:num w:numId="9" w16cid:durableId="827793284">
    <w:abstractNumId w:val="0"/>
  </w:num>
  <w:num w:numId="10" w16cid:durableId="1258098051">
    <w:abstractNumId w:val="9"/>
  </w:num>
  <w:num w:numId="11" w16cid:durableId="15191563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81850"/>
    <w:rsid w:val="00087F40"/>
    <w:rsid w:val="000B686B"/>
    <w:rsid w:val="000C2E8F"/>
    <w:rsid w:val="000E6886"/>
    <w:rsid w:val="000F2A0B"/>
    <w:rsid w:val="00102C2F"/>
    <w:rsid w:val="001139B6"/>
    <w:rsid w:val="001147B6"/>
    <w:rsid w:val="00117FBB"/>
    <w:rsid w:val="00130C60"/>
    <w:rsid w:val="0020710C"/>
    <w:rsid w:val="002123E2"/>
    <w:rsid w:val="002301AE"/>
    <w:rsid w:val="002304FB"/>
    <w:rsid w:val="002466FF"/>
    <w:rsid w:val="002631B1"/>
    <w:rsid w:val="002C0904"/>
    <w:rsid w:val="002C55F4"/>
    <w:rsid w:val="002D6D41"/>
    <w:rsid w:val="00321E5C"/>
    <w:rsid w:val="00343C06"/>
    <w:rsid w:val="00360881"/>
    <w:rsid w:val="00391C6B"/>
    <w:rsid w:val="003D6FB1"/>
    <w:rsid w:val="003D7F98"/>
    <w:rsid w:val="004016A3"/>
    <w:rsid w:val="004036A6"/>
    <w:rsid w:val="00407251"/>
    <w:rsid w:val="00433E7A"/>
    <w:rsid w:val="00437FCE"/>
    <w:rsid w:val="0044702B"/>
    <w:rsid w:val="00463414"/>
    <w:rsid w:val="0049532A"/>
    <w:rsid w:val="004E0E50"/>
    <w:rsid w:val="0055056E"/>
    <w:rsid w:val="005F4150"/>
    <w:rsid w:val="00650ED6"/>
    <w:rsid w:val="0066056C"/>
    <w:rsid w:val="00663B7D"/>
    <w:rsid w:val="006A69F5"/>
    <w:rsid w:val="006B1956"/>
    <w:rsid w:val="006B3E33"/>
    <w:rsid w:val="006B42DC"/>
    <w:rsid w:val="006B5D10"/>
    <w:rsid w:val="006C1EF7"/>
    <w:rsid w:val="007003AE"/>
    <w:rsid w:val="007321EF"/>
    <w:rsid w:val="00732D35"/>
    <w:rsid w:val="007358FA"/>
    <w:rsid w:val="007460F7"/>
    <w:rsid w:val="00770B96"/>
    <w:rsid w:val="00772B04"/>
    <w:rsid w:val="0078123B"/>
    <w:rsid w:val="00781F4C"/>
    <w:rsid w:val="007D3612"/>
    <w:rsid w:val="00803CF2"/>
    <w:rsid w:val="00833B50"/>
    <w:rsid w:val="00835B57"/>
    <w:rsid w:val="00867AB1"/>
    <w:rsid w:val="00885EC1"/>
    <w:rsid w:val="008B0B84"/>
    <w:rsid w:val="008B631A"/>
    <w:rsid w:val="008C0DDE"/>
    <w:rsid w:val="00913BF7"/>
    <w:rsid w:val="009158D2"/>
    <w:rsid w:val="009204AC"/>
    <w:rsid w:val="009303FF"/>
    <w:rsid w:val="009644A9"/>
    <w:rsid w:val="00993C1C"/>
    <w:rsid w:val="009C53A7"/>
    <w:rsid w:val="009E5C66"/>
    <w:rsid w:val="009F171D"/>
    <w:rsid w:val="00A0604B"/>
    <w:rsid w:val="00A140BA"/>
    <w:rsid w:val="00A278FB"/>
    <w:rsid w:val="00A5449C"/>
    <w:rsid w:val="00A64B91"/>
    <w:rsid w:val="00A7482F"/>
    <w:rsid w:val="00AC41A3"/>
    <w:rsid w:val="00AD16D5"/>
    <w:rsid w:val="00AD269C"/>
    <w:rsid w:val="00AF44BC"/>
    <w:rsid w:val="00B0263D"/>
    <w:rsid w:val="00B10079"/>
    <w:rsid w:val="00B35ADA"/>
    <w:rsid w:val="00B42079"/>
    <w:rsid w:val="00B57F2F"/>
    <w:rsid w:val="00B708C0"/>
    <w:rsid w:val="00B765E7"/>
    <w:rsid w:val="00BB416C"/>
    <w:rsid w:val="00BE03AC"/>
    <w:rsid w:val="00BE0D0E"/>
    <w:rsid w:val="00BF3BC8"/>
    <w:rsid w:val="00C2007F"/>
    <w:rsid w:val="00C33020"/>
    <w:rsid w:val="00C36D43"/>
    <w:rsid w:val="00C92856"/>
    <w:rsid w:val="00CA31BF"/>
    <w:rsid w:val="00CA4B7C"/>
    <w:rsid w:val="00CD2902"/>
    <w:rsid w:val="00D44652"/>
    <w:rsid w:val="00D605DC"/>
    <w:rsid w:val="00D93000"/>
    <w:rsid w:val="00DA1C47"/>
    <w:rsid w:val="00DC26BB"/>
    <w:rsid w:val="00DC3362"/>
    <w:rsid w:val="00DE66AC"/>
    <w:rsid w:val="00DE6CD7"/>
    <w:rsid w:val="00DF5487"/>
    <w:rsid w:val="00E003AC"/>
    <w:rsid w:val="00E01834"/>
    <w:rsid w:val="00E03822"/>
    <w:rsid w:val="00E31686"/>
    <w:rsid w:val="00E40169"/>
    <w:rsid w:val="00E71162"/>
    <w:rsid w:val="00E7261D"/>
    <w:rsid w:val="00E72AC9"/>
    <w:rsid w:val="00E766AA"/>
    <w:rsid w:val="00EB09A1"/>
    <w:rsid w:val="00EB4871"/>
    <w:rsid w:val="00EB7F8D"/>
    <w:rsid w:val="00EC50C4"/>
    <w:rsid w:val="00EC59CD"/>
    <w:rsid w:val="00F024F7"/>
    <w:rsid w:val="00F2402E"/>
    <w:rsid w:val="00F419C1"/>
    <w:rsid w:val="00F6061F"/>
    <w:rsid w:val="00F66009"/>
    <w:rsid w:val="00F87F0A"/>
    <w:rsid w:val="00FC6B24"/>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A0F04"/>
  <w15:docId w15:val="{EAB149F2-4620-4410-9A52-6B7D51C50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qFormat/>
    <w:rsid w:val="00B35AD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rsid w:val="00B57F2F"/>
    <w:rPr>
      <w:bCs/>
    </w:rPr>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36D43"/>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36D43"/>
    <w:rPr>
      <w:sz w:val="24"/>
      <w:szCs w:val="32"/>
    </w:rPr>
  </w:style>
  <w:style w:type="character" w:styleId="Hyperlink">
    <w:name w:val="Hyperlink"/>
    <w:basedOn w:val="DefaultParagraphFont"/>
    <w:unhideWhenUsed/>
    <w:rsid w:val="00F2402E"/>
    <w:rPr>
      <w:color w:val="0000FF" w:themeColor="hyperlink"/>
      <w:u w:val="single"/>
    </w:rPr>
  </w:style>
  <w:style w:type="character" w:customStyle="1" w:styleId="enumlev1Char">
    <w:name w:val="enumlev1 Char"/>
    <w:link w:val="enumlev1"/>
    <w:rsid w:val="00D93000"/>
    <w:rPr>
      <w:rFonts w:ascii="Times New Roman" w:hAnsi="Times New Roman" w:cs="Traditional Arabic"/>
      <w:sz w:val="22"/>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610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8/e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u.int/md/R23-WRC23-C-0528/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8B749-AF49-46CA-8546-E65C33C6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34</TotalTime>
  <Pages>5</Pages>
  <Words>1066</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19</cp:revision>
  <cp:lastPrinted>2026-01-26T14:49:00Z</cp:lastPrinted>
  <dcterms:created xsi:type="dcterms:W3CDTF">2021-10-27T12:45:00Z</dcterms:created>
  <dcterms:modified xsi:type="dcterms:W3CDTF">2026-01-26T14:49:00Z</dcterms:modified>
</cp:coreProperties>
</file>